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rFonts w:hint="cs"/>
                <w:sz w:val="28"/>
                <w:szCs w:val="28"/>
                <w:rtl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proofErr w:type="spellStart"/>
            <w:r w:rsidR="00324ABE">
              <w:rPr>
                <w:rFonts w:hint="cs"/>
                <w:sz w:val="24"/>
                <w:szCs w:val="24"/>
                <w:rtl/>
                <w:lang w:bidi="ar-DZ"/>
              </w:rPr>
              <w:t>البيوكيمياء</w:t>
            </w:r>
            <w:proofErr w:type="spellEnd"/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Default="0036605F" w:rsidP="00A332DF">
            <w:pPr>
              <w:spacing w:after="0" w:line="240" w:lineRule="auto"/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sz w:val="36"/>
                <w:szCs w:val="36"/>
                <w:rtl/>
              </w:rPr>
              <w:t>عنوان ال</w:t>
            </w:r>
            <w:r w:rsidR="00A332DF">
              <w:rPr>
                <w:rFonts w:hint="cs"/>
                <w:sz w:val="36"/>
                <w:szCs w:val="36"/>
                <w:rtl/>
              </w:rPr>
              <w:t>مادة</w:t>
            </w:r>
          </w:p>
          <w:p w:rsidR="00324ABE" w:rsidRDefault="00324ABE" w:rsidP="00A332D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طرق الزرع الخلوي </w:t>
            </w:r>
            <w:proofErr w:type="gramStart"/>
            <w:r>
              <w:rPr>
                <w:rFonts w:hint="cs"/>
                <w:sz w:val="36"/>
                <w:szCs w:val="36"/>
                <w:rtl/>
              </w:rPr>
              <w:t>و تطبيقاته</w:t>
            </w:r>
            <w:proofErr w:type="gramEnd"/>
          </w:p>
          <w:p w:rsidR="00321155" w:rsidRPr="00774337" w:rsidRDefault="00321155" w:rsidP="00321155">
            <w:pPr>
              <w:spacing w:after="0" w:line="240" w:lineRule="auto"/>
              <w:jc w:val="center"/>
              <w:rPr>
                <w:rFonts w:hint="cs"/>
                <w:sz w:val="36"/>
                <w:szCs w:val="36"/>
                <w:rtl/>
                <w:lang w:bidi="ar-DZ"/>
              </w:rPr>
            </w:pPr>
            <w:r>
              <w:rPr>
                <w:rFonts w:hint="cs"/>
                <w:sz w:val="36"/>
                <w:szCs w:val="36"/>
                <w:rtl/>
                <w:lang w:bidi="ar-DZ"/>
              </w:rPr>
              <w:t xml:space="preserve">السنة الثالثة </w:t>
            </w:r>
            <w:proofErr w:type="spellStart"/>
            <w:r>
              <w:rPr>
                <w:rFonts w:hint="cs"/>
                <w:sz w:val="36"/>
                <w:szCs w:val="36"/>
                <w:rtl/>
                <w:lang w:bidi="ar-DZ"/>
              </w:rPr>
              <w:t>بيوتكنولوجيا</w:t>
            </w:r>
            <w:proofErr w:type="spellEnd"/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948"/>
        <w:gridCol w:w="1418"/>
        <w:gridCol w:w="1155"/>
      </w:tblGrid>
      <w:tr w:rsidR="008A5F23" w:rsidRPr="0077433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770375" w:rsidRDefault="0036605F" w:rsidP="00774337">
            <w:pPr>
              <w:spacing w:after="0" w:line="240" w:lineRule="auto"/>
              <w:jc w:val="center"/>
              <w:rPr>
                <w:sz w:val="32"/>
                <w:szCs w:val="32"/>
                <w:rtl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  <w:p w:rsidR="00324ABE" w:rsidRPr="00774337" w:rsidRDefault="00324ABE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sz w:val="32"/>
                <w:szCs w:val="32"/>
                <w:rtl/>
              </w:rPr>
              <w:t>قاسمي لخضر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:rsidR="00770375" w:rsidRPr="00774337" w:rsidRDefault="0036605F" w:rsidP="0036605F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لقب واسم </w:t>
            </w:r>
            <w:proofErr w:type="gramStart"/>
            <w:r>
              <w:rPr>
                <w:rFonts w:hint="cs"/>
                <w:b/>
                <w:bCs/>
                <w:rtl/>
              </w:rPr>
              <w:t>المدرس</w:t>
            </w:r>
            <w:r w:rsidR="00324ABE">
              <w:rPr>
                <w:rFonts w:hint="cs"/>
                <w:b/>
                <w:bCs/>
                <w:rtl/>
              </w:rPr>
              <w:t xml:space="preserve">  قاسمي</w:t>
            </w:r>
            <w:proofErr w:type="gramEnd"/>
            <w:r w:rsidR="00324ABE">
              <w:rPr>
                <w:rFonts w:hint="cs"/>
                <w:b/>
                <w:bCs/>
                <w:rtl/>
              </w:rPr>
              <w:t xml:space="preserve"> لخضر</w:t>
            </w:r>
          </w:p>
        </w:tc>
      </w:tr>
      <w:tr w:rsidR="008A5F23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A332DF" w:rsidRPr="00774337" w:rsidTr="00553A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A332DF" w:rsidRPr="00774337" w:rsidRDefault="00324ABE" w:rsidP="00324AB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l-gasmi@univ-setif.dz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F65552" w:rsidP="00F65552">
            <w:pPr>
              <w:spacing w:after="0" w:line="240" w:lineRule="auto"/>
            </w:pPr>
            <w:r>
              <w:t>8.00-9.30</w:t>
            </w:r>
          </w:p>
        </w:tc>
        <w:tc>
          <w:tcPr>
            <w:tcW w:w="94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418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1155" w:type="dxa"/>
          </w:tcPr>
          <w:p w:rsidR="00A332DF" w:rsidRPr="00774337" w:rsidRDefault="00324ABE" w:rsidP="00324ABE">
            <w:pPr>
              <w:spacing w:after="0" w:line="240" w:lineRule="auto"/>
              <w:jc w:val="right"/>
            </w:pPr>
            <w:r w:rsidRPr="00EE6601">
              <w:rPr>
                <w:rFonts w:hint="cs"/>
                <w:b/>
                <w:bCs/>
                <w:rtl/>
              </w:rPr>
              <w:t>الثلاثاء</w:t>
            </w:r>
            <w:r w:rsidR="00A332DF" w:rsidRPr="00EE6601">
              <w:rPr>
                <w:b/>
                <w:bCs/>
              </w:rPr>
              <w:t xml:space="preserve">  </w:t>
            </w:r>
            <w:r w:rsidR="00A332DF" w:rsidRPr="00774337">
              <w:t xml:space="preserve"> </w:t>
            </w:r>
            <w:proofErr w:type="gramStart"/>
            <w:r>
              <w:rPr>
                <w:rFonts w:hint="cs"/>
                <w:rtl/>
              </w:rPr>
              <w:t>يوم</w:t>
            </w:r>
            <w:r w:rsidR="00A332DF">
              <w:rPr>
                <w:rFonts w:hint="cs"/>
                <w:rtl/>
              </w:rPr>
              <w:t>:</w:t>
            </w:r>
            <w:r w:rsidR="00A332DF" w:rsidRPr="00774337">
              <w:t xml:space="preserve">   </w:t>
            </w:r>
            <w:proofErr w:type="gramEnd"/>
            <w:r w:rsidR="00A332DF" w:rsidRPr="00774337">
              <w:t xml:space="preserve">              </w:t>
            </w:r>
          </w:p>
        </w:tc>
      </w:tr>
      <w:tr w:rsidR="00A332DF" w:rsidRPr="00774337" w:rsidTr="00553A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A332DF" w:rsidRPr="00774337" w:rsidRDefault="00324ABE" w:rsidP="00324ABE">
            <w:pPr>
              <w:spacing w:after="0" w:line="240" w:lineRule="auto"/>
              <w:jc w:val="center"/>
            </w:pPr>
            <w:r>
              <w:t>036620171</w:t>
            </w: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F65552">
            <w:pPr>
              <w:spacing w:after="0" w:line="240" w:lineRule="auto"/>
              <w:jc w:val="right"/>
            </w:pPr>
          </w:p>
        </w:tc>
        <w:tc>
          <w:tcPr>
            <w:tcW w:w="94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418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1155" w:type="dxa"/>
          </w:tcPr>
          <w:p w:rsidR="00A332DF" w:rsidRPr="00774337" w:rsidRDefault="00EE6601" w:rsidP="00F6555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يوم:</w:t>
            </w:r>
            <w:r>
              <w:rPr>
                <w:rFonts w:hint="cs"/>
                <w:rtl/>
                <w:lang w:bidi="ar-DZ"/>
              </w:rPr>
              <w:t xml:space="preserve"> </w:t>
            </w:r>
          </w:p>
        </w:tc>
      </w:tr>
      <w:tr w:rsidR="00A332DF" w:rsidRPr="00774337" w:rsidTr="00553A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A332DF" w:rsidRPr="00774337" w:rsidRDefault="00A332DF" w:rsidP="00774337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</w:p>
        </w:tc>
        <w:tc>
          <w:tcPr>
            <w:tcW w:w="94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418" w:type="dxa"/>
            <w:shd w:val="clear" w:color="auto" w:fill="F2F2F2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115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A332DF" w:rsidRPr="00774337" w:rsidTr="00553A72">
        <w:tc>
          <w:tcPr>
            <w:tcW w:w="1519" w:type="dxa"/>
            <w:shd w:val="clear" w:color="auto" w:fill="F2F2F2"/>
          </w:tcPr>
          <w:p w:rsidR="00A332DF" w:rsidRPr="00774337" w:rsidRDefault="00A332DF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A332DF" w:rsidRPr="00774337" w:rsidRDefault="00324ABE" w:rsidP="00324ABE">
            <w:pPr>
              <w:spacing w:after="0" w:line="240" w:lineRule="auto"/>
              <w:jc w:val="center"/>
            </w:pPr>
            <w:r>
              <w:rPr>
                <w:noProof/>
              </w:rPr>
              <w:t>0774596738</w:t>
            </w:r>
          </w:p>
        </w:tc>
        <w:tc>
          <w:tcPr>
            <w:tcW w:w="1433" w:type="dxa"/>
            <w:shd w:val="clear" w:color="auto" w:fill="F2F2F2"/>
          </w:tcPr>
          <w:p w:rsidR="00A332DF" w:rsidRPr="00F65552" w:rsidRDefault="00F65552" w:rsidP="00774337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A22</w:t>
            </w:r>
          </w:p>
        </w:tc>
        <w:tc>
          <w:tcPr>
            <w:tcW w:w="948" w:type="dxa"/>
          </w:tcPr>
          <w:p w:rsidR="00A332DF" w:rsidRPr="00774337" w:rsidRDefault="00A332DF" w:rsidP="00155901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1418" w:type="dxa"/>
            <w:shd w:val="clear" w:color="auto" w:fill="F2F2F2"/>
          </w:tcPr>
          <w:p w:rsidR="00553A72" w:rsidRDefault="00A332DF" w:rsidP="00553A72">
            <w:pPr>
              <w:spacing w:after="0" w:line="240" w:lineRule="auto"/>
              <w:jc w:val="right"/>
              <w:rPr>
                <w:rtl/>
              </w:rPr>
            </w:pPr>
            <w:r>
              <w:rPr>
                <w:rFonts w:hint="cs"/>
                <w:rtl/>
              </w:rPr>
              <w:t>مبنى:</w:t>
            </w:r>
            <w:r w:rsidR="00EE6601">
              <w:rPr>
                <w:rFonts w:hint="cs"/>
                <w:rtl/>
              </w:rPr>
              <w:t xml:space="preserve"> </w:t>
            </w:r>
            <w:r w:rsidR="00553A72">
              <w:rPr>
                <w:rFonts w:hint="cs"/>
                <w:rtl/>
              </w:rPr>
              <w:t>ك ع ط ح</w:t>
            </w:r>
            <w:r w:rsidR="00553A72" w:rsidRPr="00774337">
              <w:t xml:space="preserve">                                 </w:t>
            </w:r>
          </w:p>
          <w:p w:rsidR="00A332DF" w:rsidRPr="00774337" w:rsidRDefault="00A332DF" w:rsidP="00553A72">
            <w:pPr>
              <w:spacing w:after="0" w:line="240" w:lineRule="auto"/>
              <w:jc w:val="right"/>
            </w:pPr>
          </w:p>
        </w:tc>
        <w:tc>
          <w:tcPr>
            <w:tcW w:w="1155" w:type="dxa"/>
          </w:tcPr>
          <w:p w:rsidR="00A332DF" w:rsidRPr="00774337" w:rsidRDefault="00A332DF" w:rsidP="00C4769E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74E22" w:rsidRPr="00774337" w:rsidTr="00774337">
        <w:tc>
          <w:tcPr>
            <w:tcW w:w="1295" w:type="pct"/>
          </w:tcPr>
          <w:p w:rsidR="00274E22" w:rsidRPr="00774337" w:rsidRDefault="00274E22" w:rsidP="00274E22">
            <w:pPr>
              <w:spacing w:after="0" w:line="240" w:lineRule="auto"/>
            </w:pPr>
            <w:r>
              <w:rPr>
                <w:rFonts w:hint="cs"/>
                <w:sz w:val="32"/>
                <w:szCs w:val="32"/>
                <w:rtl/>
              </w:rPr>
              <w:t>قاسمي لخضر</w:t>
            </w:r>
            <w:r w:rsidRPr="00774337">
              <w:t xml:space="preserve"> </w:t>
            </w: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Pr="00774337">
              <w:instrText xml:space="preserve"> FORMTEXT </w:instrText>
            </w:r>
            <w:r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:rsidR="00274E22" w:rsidRPr="00774337" w:rsidRDefault="00274E22" w:rsidP="00274E2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قاعة 20</w:t>
            </w: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  <w:r>
              <w:rPr>
                <w:rFonts w:hint="cs"/>
                <w:rtl/>
              </w:rPr>
              <w:t>8.00-9.30</w:t>
            </w: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  <w:r>
              <w:rPr>
                <w:rFonts w:hint="cs"/>
                <w:rtl/>
              </w:rPr>
              <w:t>الإثنين</w:t>
            </w:r>
          </w:p>
        </w:tc>
        <w:tc>
          <w:tcPr>
            <w:tcW w:w="469" w:type="pct"/>
          </w:tcPr>
          <w:p w:rsidR="00274E22" w:rsidRPr="00774337" w:rsidRDefault="00901762" w:rsidP="00901762">
            <w:pPr>
              <w:spacing w:after="0" w:line="240" w:lineRule="auto"/>
            </w:pPr>
            <w:r>
              <w:rPr>
                <w:rFonts w:hint="cs"/>
                <w:rtl/>
              </w:rPr>
              <w:t>9.30</w:t>
            </w:r>
            <w:r>
              <w:t>-11.00</w:t>
            </w: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  <w:r>
              <w:rPr>
                <w:rFonts w:hint="cs"/>
                <w:rtl/>
              </w:rPr>
              <w:t>الإثنين</w:t>
            </w: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6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</w:tr>
      <w:tr w:rsidR="00274E22" w:rsidRPr="00774337" w:rsidTr="00774337">
        <w:tc>
          <w:tcPr>
            <w:tcW w:w="1295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892" w:type="pct"/>
          </w:tcPr>
          <w:p w:rsidR="00274E22" w:rsidRPr="00774337" w:rsidRDefault="00274E22" w:rsidP="00274E22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6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</w:tr>
      <w:tr w:rsidR="00274E22" w:rsidRPr="00774337" w:rsidTr="00774337">
        <w:tc>
          <w:tcPr>
            <w:tcW w:w="1295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892" w:type="pct"/>
          </w:tcPr>
          <w:p w:rsidR="00274E22" w:rsidRPr="00774337" w:rsidRDefault="00274E22" w:rsidP="00274E22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6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</w:tr>
      <w:tr w:rsidR="00274E22" w:rsidRPr="00774337" w:rsidTr="00774337">
        <w:tc>
          <w:tcPr>
            <w:tcW w:w="1295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892" w:type="pct"/>
          </w:tcPr>
          <w:p w:rsidR="00274E22" w:rsidRPr="00774337" w:rsidRDefault="00274E22" w:rsidP="00274E22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6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</w:tr>
      <w:tr w:rsidR="00274E22" w:rsidRPr="00774337" w:rsidTr="00774337">
        <w:tc>
          <w:tcPr>
            <w:tcW w:w="1295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892" w:type="pct"/>
          </w:tcPr>
          <w:p w:rsidR="00274E22" w:rsidRPr="00774337" w:rsidRDefault="00274E22" w:rsidP="00274E22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6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</w:tr>
      <w:tr w:rsidR="00274E22" w:rsidRPr="00774337" w:rsidTr="00774337">
        <w:tc>
          <w:tcPr>
            <w:tcW w:w="1295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892" w:type="pct"/>
          </w:tcPr>
          <w:p w:rsidR="00274E22" w:rsidRPr="00774337" w:rsidRDefault="00274E22" w:rsidP="00274E22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9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70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  <w:tc>
          <w:tcPr>
            <w:tcW w:w="466" w:type="pct"/>
          </w:tcPr>
          <w:p w:rsidR="00274E22" w:rsidRPr="00774337" w:rsidRDefault="00274E22" w:rsidP="00274E22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F65552" w:rsidP="00F65552">
            <w:pPr>
              <w:spacing w:after="0" w:line="240" w:lineRule="auto"/>
              <w:jc w:val="center"/>
            </w:pPr>
            <w:r>
              <w:t>-------------------</w:t>
            </w:r>
          </w:p>
        </w:tc>
        <w:tc>
          <w:tcPr>
            <w:tcW w:w="892" w:type="pct"/>
          </w:tcPr>
          <w:p w:rsidR="00A55690" w:rsidRPr="00774337" w:rsidRDefault="00F65552" w:rsidP="00F80FD2">
            <w:pPr>
              <w:spacing w:after="0" w:line="240" w:lineRule="auto"/>
            </w:pPr>
            <w:r>
              <w:t>-----------------</w:t>
            </w:r>
          </w:p>
        </w:tc>
        <w:tc>
          <w:tcPr>
            <w:tcW w:w="470" w:type="pct"/>
          </w:tcPr>
          <w:p w:rsidR="00A55690" w:rsidRPr="00774337" w:rsidRDefault="00F65552" w:rsidP="00F80FD2">
            <w:pPr>
              <w:spacing w:after="0" w:line="240" w:lineRule="auto"/>
            </w:pPr>
            <w:r>
              <w:t>------</w:t>
            </w: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F65552" w:rsidP="00774337">
            <w:pPr>
              <w:spacing w:after="0" w:line="240" w:lineRule="auto"/>
            </w:pPr>
            <w:r>
              <w:t>------</w:t>
            </w: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950DB8" w:rsidRPr="00774337" w:rsidRDefault="00FB23F5" w:rsidP="00002033">
            <w:pPr>
              <w:bidi/>
              <w:spacing w:after="0" w:line="240" w:lineRule="auto"/>
            </w:pPr>
            <w:r w:rsidRPr="00FB23F5">
              <w:rPr>
                <w:rFonts w:hint="cs"/>
                <w:rtl/>
              </w:rPr>
              <w:t>يتعين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على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الطالب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إتقان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الجوانب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المختلفة</w:t>
            </w:r>
            <w:r w:rsidRPr="00FB23F5">
              <w:rPr>
                <w:rtl/>
              </w:rPr>
              <w:t xml:space="preserve"> </w:t>
            </w:r>
            <w:r w:rsidR="00002033">
              <w:rPr>
                <w:rFonts w:hint="cs"/>
                <w:rtl/>
                <w:lang w:bidi="ar-DZ"/>
              </w:rPr>
              <w:t xml:space="preserve">من الناحية التطبيقية </w:t>
            </w:r>
            <w:proofErr w:type="gramStart"/>
            <w:r w:rsidR="00002033">
              <w:rPr>
                <w:rFonts w:hint="cs"/>
                <w:rtl/>
                <w:lang w:bidi="ar-DZ"/>
              </w:rPr>
              <w:t>و التحليلية</w:t>
            </w:r>
            <w:proofErr w:type="gramEnd"/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في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علم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الأحياء</w:t>
            </w:r>
            <w:r w:rsidRPr="00FB23F5">
              <w:rPr>
                <w:rtl/>
              </w:rPr>
              <w:t xml:space="preserve"> </w:t>
            </w:r>
            <w:proofErr w:type="spellStart"/>
            <w:r w:rsidRPr="00FB23F5">
              <w:rPr>
                <w:rFonts w:hint="cs"/>
                <w:rtl/>
              </w:rPr>
              <w:t>وال</w:t>
            </w:r>
            <w:r w:rsidR="00002033">
              <w:rPr>
                <w:rFonts w:hint="cs"/>
                <w:rtl/>
              </w:rPr>
              <w:t>لطرق</w:t>
            </w:r>
            <w:proofErr w:type="spellEnd"/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الفسيولوجية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والفيزيائية</w:t>
            </w:r>
            <w:r w:rsidRPr="00FB23F5">
              <w:rPr>
                <w:rtl/>
              </w:rPr>
              <w:t xml:space="preserve"> </w:t>
            </w:r>
            <w:r w:rsidRPr="00FB23F5">
              <w:rPr>
                <w:rFonts w:hint="cs"/>
                <w:rtl/>
              </w:rPr>
              <w:t>والكيميائية</w:t>
            </w:r>
            <w:r w:rsidRPr="00FB23F5">
              <w:rPr>
                <w:rtl/>
              </w:rPr>
              <w:t xml:space="preserve"> </w:t>
            </w:r>
            <w:r w:rsidR="00002033">
              <w:rPr>
                <w:rFonts w:hint="cs"/>
                <w:rtl/>
              </w:rPr>
              <w:t>للزرع</w:t>
            </w:r>
            <w:r w:rsidRPr="00FB23F5">
              <w:rPr>
                <w:rtl/>
              </w:rPr>
              <w:t xml:space="preserve"> </w:t>
            </w:r>
            <w:r w:rsidR="00002033">
              <w:rPr>
                <w:rFonts w:hint="cs"/>
                <w:rtl/>
              </w:rPr>
              <w:t>الخلوي</w:t>
            </w:r>
            <w:r w:rsidRPr="00FB23F5">
              <w:t>.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321155" w:rsidP="00774337">
            <w:pPr>
              <w:spacing w:after="0" w:line="240" w:lineRule="auto"/>
              <w:rPr>
                <w:lang w:bidi="ar-DZ"/>
              </w:rPr>
            </w:pPr>
            <w:r>
              <w:rPr>
                <w:rFonts w:hint="cs"/>
                <w:rtl/>
                <w:lang w:bidi="ar-DZ"/>
              </w:rPr>
              <w:t xml:space="preserve">وحدة تعليمية منهجية         </w:t>
            </w:r>
            <w:r>
              <w:rPr>
                <w:lang w:bidi="ar-DZ"/>
              </w:rPr>
              <w:t xml:space="preserve">      UEM1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FB23F5" w:rsidRDefault="00FB23F5" w:rsidP="00DF4554">
            <w:pPr>
              <w:bidi/>
              <w:spacing w:after="0" w:line="240" w:lineRule="auto"/>
              <w:jc w:val="both"/>
            </w:pPr>
            <w:r>
              <w:t xml:space="preserve">- </w:t>
            </w:r>
            <w:r>
              <w:rPr>
                <w:rFonts w:hint="cs"/>
                <w:rtl/>
              </w:rPr>
              <w:t>التقنيات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الأساسية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لزراعة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  <w:r>
              <w:rPr>
                <w:rtl/>
              </w:rPr>
              <w:t xml:space="preserve"> </w:t>
            </w:r>
            <w:r w:rsidR="000874D9">
              <w:rPr>
                <w:rFonts w:hint="cs"/>
                <w:rtl/>
                <w:lang w:bidi="ar-DZ"/>
              </w:rPr>
              <w:t>و</w:t>
            </w:r>
            <w:r>
              <w:rPr>
                <w:rFonts w:hint="cs"/>
                <w:rtl/>
              </w:rPr>
              <w:t>الحصول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على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المزارع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الأولية</w:t>
            </w:r>
            <w:r w:rsidR="000874D9">
              <w:rPr>
                <w:rFonts w:hint="cs"/>
                <w:rtl/>
              </w:rPr>
              <w:t xml:space="preserve"> و الثانوية</w:t>
            </w:r>
            <w:r>
              <w:rPr>
                <w:rFonts w:hint="cs"/>
                <w:rtl/>
              </w:rPr>
              <w:t>،</w:t>
            </w:r>
          </w:p>
          <w:p w:rsidR="00FB23F5" w:rsidRDefault="00FB23F5" w:rsidP="000874D9">
            <w:pPr>
              <w:bidi/>
              <w:spacing w:after="0" w:line="240" w:lineRule="auto"/>
              <w:jc w:val="both"/>
            </w:pPr>
            <w:r>
              <w:t>-</w:t>
            </w:r>
            <w:r w:rsidR="000874D9">
              <w:rPr>
                <w:rFonts w:hint="cs"/>
                <w:rtl/>
              </w:rPr>
              <w:t xml:space="preserve">إعادة </w:t>
            </w:r>
            <w:proofErr w:type="gramStart"/>
            <w:r w:rsidR="000874D9">
              <w:rPr>
                <w:rFonts w:hint="cs"/>
                <w:rtl/>
              </w:rPr>
              <w:t xml:space="preserve">زرع 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المعلقة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أو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الملتصقة،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="000874D9">
              <w:rPr>
                <w:rFonts w:hint="cs"/>
                <w:rtl/>
              </w:rPr>
              <w:t>فصل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بالتربسين،</w:t>
            </w:r>
          </w:p>
          <w:p w:rsidR="00FB23F5" w:rsidRDefault="00FB23F5" w:rsidP="000874D9">
            <w:pPr>
              <w:bidi/>
              <w:spacing w:after="0" w:line="240" w:lineRule="auto"/>
              <w:jc w:val="both"/>
            </w:pPr>
            <w:r>
              <w:t xml:space="preserve">- </w:t>
            </w:r>
            <w:r>
              <w:rPr>
                <w:rFonts w:hint="cs"/>
                <w:rtl/>
              </w:rPr>
              <w:t>العد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</w:t>
            </w:r>
            <w:r w:rsidR="000874D9">
              <w:rPr>
                <w:rFonts w:hint="cs"/>
                <w:rtl/>
              </w:rPr>
              <w:t>لاحظة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المجهرية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</w:t>
            </w:r>
            <w:r w:rsidR="000874D9">
              <w:rPr>
                <w:rFonts w:hint="cs"/>
                <w:rtl/>
              </w:rPr>
              <w:t xml:space="preserve">طرق </w:t>
            </w:r>
            <w:r>
              <w:rPr>
                <w:rFonts w:hint="cs"/>
                <w:rtl/>
              </w:rPr>
              <w:t>تجميد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وإذابة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  <w:r>
              <w:t>.</w:t>
            </w:r>
          </w:p>
          <w:p w:rsidR="000874D9" w:rsidRDefault="00FB23F5" w:rsidP="00DF4554">
            <w:pPr>
              <w:bidi/>
              <w:spacing w:after="0" w:line="240" w:lineRule="auto"/>
              <w:jc w:val="both"/>
              <w:rPr>
                <w:rtl/>
              </w:rPr>
            </w:pPr>
            <w:r>
              <w:t xml:space="preserve">- </w:t>
            </w:r>
            <w:r>
              <w:rPr>
                <w:rFonts w:hint="cs"/>
                <w:rtl/>
              </w:rPr>
              <w:t>البنية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التحتية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والمعدات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اللازمة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للزراعة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في</w:t>
            </w:r>
            <w:r>
              <w:rPr>
                <w:rtl/>
              </w:rPr>
              <w:t xml:space="preserve"> </w:t>
            </w:r>
            <w:r w:rsidR="000874D9">
              <w:rPr>
                <w:rFonts w:hint="cs"/>
                <w:rtl/>
              </w:rPr>
              <w:t>المخ</w:t>
            </w:r>
            <w:r>
              <w:rPr>
                <w:rFonts w:hint="cs"/>
                <w:rtl/>
              </w:rPr>
              <w:t>بر</w:t>
            </w:r>
            <w:r>
              <w:rPr>
                <w:rtl/>
              </w:rPr>
              <w:t xml:space="preserve"> </w:t>
            </w:r>
          </w:p>
          <w:p w:rsidR="00FB23F5" w:rsidRDefault="00FB23F5" w:rsidP="000874D9">
            <w:pPr>
              <w:bidi/>
              <w:spacing w:after="0" w:line="240" w:lineRule="auto"/>
              <w:jc w:val="both"/>
            </w:pPr>
            <w:r>
              <w:rPr>
                <w:rtl/>
              </w:rPr>
              <w:t xml:space="preserve">- </w:t>
            </w:r>
            <w:r>
              <w:rPr>
                <w:rFonts w:hint="cs"/>
                <w:rtl/>
              </w:rPr>
              <w:t>البنية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التحتية؛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المعدات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الأساسية</w:t>
            </w:r>
          </w:p>
          <w:p w:rsidR="00FB23F5" w:rsidRDefault="00FB23F5" w:rsidP="000874D9">
            <w:pPr>
              <w:bidi/>
              <w:spacing w:after="0" w:line="240" w:lineRule="auto"/>
              <w:jc w:val="both"/>
            </w:pPr>
            <w:r>
              <w:t>-</w:t>
            </w:r>
            <w:r w:rsidR="000874D9">
              <w:rPr>
                <w:rFonts w:hint="cs"/>
                <w:rtl/>
              </w:rPr>
              <w:t xml:space="preserve">القيام بالزرع </w:t>
            </w:r>
            <w:proofErr w:type="gramStart"/>
            <w:r w:rsidR="000874D9">
              <w:rPr>
                <w:rFonts w:hint="cs"/>
                <w:rtl/>
              </w:rPr>
              <w:t>الخلوي</w:t>
            </w:r>
            <w:r>
              <w:rPr>
                <w:rtl/>
              </w:rPr>
              <w:t>:</w:t>
            </w:r>
            <w:proofErr w:type="gramEnd"/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ظروف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معقمة</w:t>
            </w:r>
          </w:p>
          <w:p w:rsidR="00FB23F5" w:rsidRDefault="00FB23F5" w:rsidP="00DF4554">
            <w:pPr>
              <w:bidi/>
              <w:spacing w:after="0" w:line="240" w:lineRule="auto"/>
              <w:jc w:val="both"/>
            </w:pPr>
            <w:r>
              <w:t xml:space="preserve">- </w:t>
            </w:r>
            <w:r>
              <w:rPr>
                <w:rFonts w:hint="cs"/>
                <w:rtl/>
              </w:rPr>
              <w:t>تحضير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الوسط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الزر</w:t>
            </w:r>
            <w:r w:rsidR="000874D9">
              <w:rPr>
                <w:rFonts w:hint="cs"/>
                <w:rtl/>
              </w:rPr>
              <w:t>ا</w:t>
            </w:r>
            <w:r>
              <w:rPr>
                <w:rFonts w:hint="cs"/>
                <w:rtl/>
              </w:rPr>
              <w:t>عي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لعزل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الأنسجة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وزراعتها</w:t>
            </w:r>
          </w:p>
          <w:p w:rsidR="0042399D" w:rsidRPr="00774337" w:rsidRDefault="00FB23F5" w:rsidP="000874D9">
            <w:pPr>
              <w:bidi/>
              <w:spacing w:after="0" w:line="240" w:lineRule="auto"/>
              <w:jc w:val="both"/>
            </w:pPr>
            <w:r>
              <w:t xml:space="preserve">- </w:t>
            </w:r>
            <w:r>
              <w:rPr>
                <w:rFonts w:hint="cs"/>
                <w:rtl/>
              </w:rPr>
              <w:t>تطوير</w:t>
            </w:r>
            <w:r>
              <w:rPr>
                <w:rtl/>
              </w:rPr>
              <w:t xml:space="preserve"> </w:t>
            </w:r>
            <w:r w:rsidR="000874D9">
              <w:rPr>
                <w:rFonts w:hint="cs"/>
                <w:rtl/>
              </w:rPr>
              <w:t>وثائق</w:t>
            </w:r>
            <w:r>
              <w:rPr>
                <w:rtl/>
              </w:rPr>
              <w:t xml:space="preserve"> </w:t>
            </w:r>
            <w:r w:rsidR="000874D9">
              <w:rPr>
                <w:rFonts w:hint="cs"/>
                <w:rtl/>
              </w:rPr>
              <w:t>تلخيصيه</w:t>
            </w:r>
            <w:r>
              <w:rPr>
                <w:rtl/>
              </w:rPr>
              <w:t xml:space="preserve"> </w:t>
            </w:r>
            <w:r w:rsidR="000874D9">
              <w:rPr>
                <w:rFonts w:hint="cs"/>
                <w:rtl/>
              </w:rPr>
              <w:t>لزراعة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الأنسجة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والخلايا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المختلفة</w:t>
            </w:r>
          </w:p>
        </w:tc>
      </w:tr>
      <w:tr w:rsidR="00321155" w:rsidRPr="00774337" w:rsidTr="00774337">
        <w:tc>
          <w:tcPr>
            <w:tcW w:w="2547" w:type="dxa"/>
            <w:shd w:val="clear" w:color="auto" w:fill="F2F2F2"/>
          </w:tcPr>
          <w:p w:rsidR="00321155" w:rsidRPr="00A332DF" w:rsidRDefault="00321155" w:rsidP="00321155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321155" w:rsidRPr="00774337" w:rsidRDefault="00321155" w:rsidP="00321155">
            <w:pPr>
              <w:spacing w:after="0" w:line="240" w:lineRule="auto"/>
            </w:pPr>
            <w:r>
              <w:t>6</w:t>
            </w:r>
          </w:p>
        </w:tc>
      </w:tr>
      <w:tr w:rsidR="00321155" w:rsidRPr="00774337" w:rsidTr="00774337">
        <w:tc>
          <w:tcPr>
            <w:tcW w:w="2547" w:type="dxa"/>
            <w:shd w:val="clear" w:color="auto" w:fill="F2F2F2"/>
          </w:tcPr>
          <w:p w:rsidR="00321155" w:rsidRPr="007F2103" w:rsidRDefault="00321155" w:rsidP="00321155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321155" w:rsidRPr="00774337" w:rsidRDefault="00321155" w:rsidP="00321155">
            <w:pPr>
              <w:spacing w:after="0" w:line="240" w:lineRule="auto"/>
            </w:pPr>
            <w:r>
              <w:t>2</w:t>
            </w:r>
          </w:p>
        </w:tc>
      </w:tr>
      <w:tr w:rsidR="00321155" w:rsidRPr="00774337" w:rsidTr="00774337">
        <w:tc>
          <w:tcPr>
            <w:tcW w:w="2547" w:type="dxa"/>
            <w:shd w:val="clear" w:color="auto" w:fill="F2F2F2"/>
          </w:tcPr>
          <w:p w:rsidR="00321155" w:rsidRPr="007F2103" w:rsidRDefault="00321155" w:rsidP="00321155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321155" w:rsidRPr="00774337" w:rsidRDefault="00321155" w:rsidP="00321155">
            <w:pPr>
              <w:spacing w:after="0" w:line="240" w:lineRule="auto"/>
            </w:pPr>
            <w:r>
              <w:t>2.5/20</w:t>
            </w:r>
          </w:p>
        </w:tc>
      </w:tr>
      <w:tr w:rsidR="00321155" w:rsidRPr="00774337" w:rsidTr="00774337">
        <w:tc>
          <w:tcPr>
            <w:tcW w:w="2547" w:type="dxa"/>
            <w:shd w:val="clear" w:color="auto" w:fill="F2F2F2"/>
          </w:tcPr>
          <w:p w:rsidR="00321155" w:rsidRPr="007F2103" w:rsidRDefault="00321155" w:rsidP="00321155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321155" w:rsidRPr="00774337" w:rsidRDefault="00321155" w:rsidP="00321155">
            <w:pPr>
              <w:spacing w:after="0" w:line="240" w:lineRule="auto"/>
            </w:pPr>
            <w:r>
              <w:t>2.5/20</w:t>
            </w:r>
          </w:p>
        </w:tc>
      </w:tr>
      <w:tr w:rsidR="00321155" w:rsidRPr="00774337" w:rsidTr="00774337">
        <w:tc>
          <w:tcPr>
            <w:tcW w:w="2547" w:type="dxa"/>
            <w:shd w:val="clear" w:color="auto" w:fill="F2F2F2"/>
          </w:tcPr>
          <w:p w:rsidR="00321155" w:rsidRPr="00774337" w:rsidRDefault="00321155" w:rsidP="00321155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321155" w:rsidRPr="00774337" w:rsidRDefault="00321155" w:rsidP="00321155">
            <w:pPr>
              <w:spacing w:after="0" w:line="240" w:lineRule="auto"/>
            </w:pPr>
            <w:r w:rsidRPr="008D2D9E">
              <w:t>15/</w:t>
            </w:r>
            <w:proofErr w:type="gramStart"/>
            <w:r w:rsidRPr="008D2D9E">
              <w:t>20  (</w:t>
            </w:r>
            <w:proofErr w:type="gramEnd"/>
            <w:r w:rsidRPr="008D2D9E">
              <w:t xml:space="preserve">15+5)/20    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  <w:lang w:bidi="ar-DZ"/>
              </w:rPr>
              <w:t>أعمال موجهة</w:t>
            </w:r>
            <w:r w:rsidRPr="008D2D9E">
              <w:t xml:space="preserve"> 40%     +      </w:t>
            </w:r>
            <w:r>
              <w:rPr>
                <w:rFonts w:hint="cs"/>
                <w:rtl/>
              </w:rPr>
              <w:t>الامتحان</w:t>
            </w:r>
            <w:r w:rsidRPr="008D2D9E"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 w:rsidRPr="008D2D9E">
              <w:t>60%</w:t>
            </w:r>
          </w:p>
        </w:tc>
      </w:tr>
      <w:tr w:rsidR="00321155" w:rsidRPr="00774337" w:rsidTr="00774337">
        <w:tc>
          <w:tcPr>
            <w:tcW w:w="2547" w:type="dxa"/>
            <w:shd w:val="clear" w:color="auto" w:fill="F2F2F2"/>
          </w:tcPr>
          <w:p w:rsidR="00321155" w:rsidRPr="00774337" w:rsidRDefault="00321155" w:rsidP="00321155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321155" w:rsidRPr="00774337" w:rsidRDefault="00274ED9" w:rsidP="00321155">
            <w:pPr>
              <w:spacing w:after="0" w:line="240" w:lineRule="auto"/>
            </w:pPr>
            <w:r w:rsidRPr="00274ED9">
              <w:rPr>
                <w:rFonts w:hint="cs"/>
                <w:rtl/>
              </w:rPr>
              <w:t>سيكون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على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الطالب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إتقان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الجوانب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النظرية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والعملية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المختلفة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لثقافة</w:t>
            </w:r>
            <w:r w:rsidRPr="00274ED9">
              <w:rPr>
                <w:rtl/>
              </w:rPr>
              <w:t xml:space="preserve"> </w:t>
            </w:r>
            <w:r w:rsidRPr="00274ED9">
              <w:rPr>
                <w:rFonts w:hint="cs"/>
                <w:rtl/>
              </w:rPr>
              <w:t>الخلية</w:t>
            </w:r>
            <w:r w:rsidRPr="00274ED9">
              <w:t>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B5547B" w:rsidRDefault="005307B2" w:rsidP="00774337">
            <w:pPr>
              <w:spacing w:after="0" w:line="240" w:lineRule="auto"/>
              <w:jc w:val="center"/>
              <w:rPr>
                <w:b/>
                <w:bCs/>
                <w:lang w:val="en-GB"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Default="005307B2" w:rsidP="00774337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يوم</w:t>
            </w:r>
          </w:p>
          <w:p w:rsidR="00274ED9" w:rsidRPr="00274ED9" w:rsidRDefault="00274ED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274ED9">
              <w:rPr>
                <w:rFonts w:hint="cs"/>
                <w:b/>
                <w:bCs/>
                <w:rtl/>
              </w:rPr>
              <w:t>الإثنين</w:t>
            </w:r>
          </w:p>
        </w:tc>
        <w:tc>
          <w:tcPr>
            <w:tcW w:w="988" w:type="dxa"/>
            <w:vAlign w:val="center"/>
          </w:tcPr>
          <w:p w:rsidR="006B258A" w:rsidRDefault="005307B2" w:rsidP="00774337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حصة</w:t>
            </w:r>
          </w:p>
          <w:p w:rsidR="00274ED9" w:rsidRPr="00274ED9" w:rsidRDefault="00274ED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274ED9">
              <w:rPr>
                <w:rFonts w:hint="cs"/>
                <w:b/>
                <w:bCs/>
                <w:rtl/>
              </w:rPr>
              <w:t>أعمال موجهة</w:t>
            </w:r>
          </w:p>
        </w:tc>
        <w:tc>
          <w:tcPr>
            <w:tcW w:w="847" w:type="dxa"/>
            <w:vAlign w:val="center"/>
          </w:tcPr>
          <w:p w:rsidR="006B258A" w:rsidRDefault="005307B2" w:rsidP="00774337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المدة</w:t>
            </w:r>
          </w:p>
          <w:p w:rsidR="00274ED9" w:rsidRPr="00274ED9" w:rsidRDefault="00274ED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274ED9">
              <w:rPr>
                <w:rFonts w:hint="cs"/>
                <w:b/>
                <w:bCs/>
                <w:rtl/>
              </w:rPr>
              <w:t>واجب منزلي</w:t>
            </w:r>
          </w:p>
        </w:tc>
        <w:tc>
          <w:tcPr>
            <w:tcW w:w="1120" w:type="dxa"/>
            <w:vAlign w:val="center"/>
          </w:tcPr>
          <w:p w:rsidR="006B258A" w:rsidRDefault="005307B2" w:rsidP="005307B2">
            <w:pPr>
              <w:spacing w:after="0" w:line="240" w:lineRule="auto"/>
              <w:jc w:val="right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  <w:p w:rsidR="00274ED9" w:rsidRPr="00274ED9" w:rsidRDefault="00274ED9" w:rsidP="005307B2">
            <w:pPr>
              <w:spacing w:after="0" w:line="240" w:lineRule="auto"/>
              <w:jc w:val="right"/>
              <w:rPr>
                <w:rFonts w:hint="cs"/>
                <w:b/>
                <w:bCs/>
                <w:rtl/>
                <w:lang w:bidi="ar-DZ"/>
              </w:rPr>
            </w:pPr>
            <w:r w:rsidRPr="00274ED9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="00AD0449">
              <w:rPr>
                <w:b/>
                <w:bCs/>
                <w:sz w:val="24"/>
                <w:szCs w:val="24"/>
              </w:rPr>
              <w:t>/</w:t>
            </w:r>
            <w:r w:rsidR="00AD0449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ع ف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274E2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Default="0029353E" w:rsidP="00774337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  <w:p w:rsidR="00274E22" w:rsidRPr="00774337" w:rsidRDefault="00274E2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15/20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Default="00A332DF" w:rsidP="0029353E">
            <w:pPr>
              <w:spacing w:after="0" w:line="240" w:lineRule="auto"/>
              <w:jc w:val="center"/>
              <w:rPr>
                <w:rtl/>
              </w:rPr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  <w:p w:rsidR="0071463B" w:rsidRPr="0071463B" w:rsidRDefault="0071463B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71463B">
              <w:rPr>
                <w:rFonts w:hint="cs"/>
                <w:b/>
                <w:bCs/>
                <w:rtl/>
              </w:rPr>
              <w:t>أثناء حصة الأعمال الموجهة</w:t>
            </w:r>
          </w:p>
        </w:tc>
        <w:tc>
          <w:tcPr>
            <w:tcW w:w="1158" w:type="dxa"/>
            <w:vAlign w:val="center"/>
          </w:tcPr>
          <w:p w:rsidR="006B258A" w:rsidRDefault="0029353E" w:rsidP="00774337">
            <w:pPr>
              <w:spacing w:after="0" w:line="240" w:lineRule="auto"/>
              <w:jc w:val="center"/>
              <w:rPr>
                <w:rtl/>
              </w:rPr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  <w:p w:rsidR="0071463B" w:rsidRPr="0071463B" w:rsidRDefault="0071463B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71463B">
              <w:rPr>
                <w:rFonts w:hint="cs"/>
                <w:b/>
                <w:bCs/>
                <w:rtl/>
              </w:rPr>
              <w:t>ت و/ ن ت</w:t>
            </w:r>
          </w:p>
        </w:tc>
      </w:tr>
      <w:tr w:rsidR="00897F09" w:rsidRPr="00774337" w:rsidTr="00E27395">
        <w:tc>
          <w:tcPr>
            <w:tcW w:w="97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Default="0029353E" w:rsidP="003C1A49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يوم</w:t>
            </w:r>
          </w:p>
          <w:p w:rsidR="00274ED9" w:rsidRPr="00274ED9" w:rsidRDefault="00274ED9" w:rsidP="003C1A49">
            <w:pPr>
              <w:spacing w:after="0" w:line="240" w:lineRule="auto"/>
              <w:jc w:val="center"/>
              <w:rPr>
                <w:b/>
                <w:bCs/>
              </w:rPr>
            </w:pPr>
            <w:r w:rsidRPr="00274ED9">
              <w:rPr>
                <w:rFonts w:hint="cs"/>
                <w:b/>
                <w:bCs/>
                <w:rtl/>
              </w:rPr>
              <w:t>الإثنين</w:t>
            </w:r>
          </w:p>
        </w:tc>
        <w:tc>
          <w:tcPr>
            <w:tcW w:w="988" w:type="dxa"/>
            <w:vAlign w:val="center"/>
          </w:tcPr>
          <w:p w:rsidR="0029353E" w:rsidRDefault="0029353E" w:rsidP="003C1A49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حصة</w:t>
            </w:r>
          </w:p>
          <w:p w:rsidR="00274ED9" w:rsidRPr="00274ED9" w:rsidRDefault="00274ED9" w:rsidP="003C1A49">
            <w:pPr>
              <w:spacing w:after="0" w:line="240" w:lineRule="auto"/>
              <w:jc w:val="center"/>
              <w:rPr>
                <w:b/>
                <w:bCs/>
              </w:rPr>
            </w:pPr>
            <w:r w:rsidRPr="00274ED9">
              <w:rPr>
                <w:rFonts w:hint="cs"/>
                <w:b/>
                <w:bCs/>
                <w:rtl/>
              </w:rPr>
              <w:t>أعمال موجهة</w:t>
            </w:r>
          </w:p>
        </w:tc>
        <w:tc>
          <w:tcPr>
            <w:tcW w:w="847" w:type="dxa"/>
            <w:vAlign w:val="center"/>
          </w:tcPr>
          <w:p w:rsidR="0029353E" w:rsidRDefault="0029353E" w:rsidP="003C1A49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المدة</w:t>
            </w:r>
          </w:p>
          <w:p w:rsidR="00274ED9" w:rsidRPr="00274ED9" w:rsidRDefault="00274ED9" w:rsidP="003C1A49">
            <w:pPr>
              <w:spacing w:after="0" w:line="240" w:lineRule="auto"/>
              <w:jc w:val="center"/>
              <w:rPr>
                <w:b/>
                <w:bCs/>
              </w:rPr>
            </w:pPr>
            <w:r w:rsidRPr="00274ED9">
              <w:rPr>
                <w:rFonts w:hint="cs"/>
                <w:b/>
                <w:bCs/>
                <w:rtl/>
              </w:rPr>
              <w:t>واجب منزلي</w:t>
            </w:r>
          </w:p>
        </w:tc>
        <w:tc>
          <w:tcPr>
            <w:tcW w:w="1120" w:type="dxa"/>
            <w:vAlign w:val="center"/>
          </w:tcPr>
          <w:p w:rsidR="0029353E" w:rsidRDefault="0029353E" w:rsidP="003C1A49">
            <w:pPr>
              <w:spacing w:after="0" w:line="240" w:lineRule="auto"/>
              <w:jc w:val="right"/>
              <w:rPr>
                <w:rtl/>
              </w:rPr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  <w:p w:rsidR="00274ED9" w:rsidRPr="00274ED9" w:rsidRDefault="00AD0449" w:rsidP="003C1A49"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 ف/</w:t>
            </w:r>
            <w:r w:rsidR="00274ED9" w:rsidRPr="00274ED9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274E2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Default="0029353E" w:rsidP="003C1A49">
            <w:pPr>
              <w:spacing w:after="0" w:line="240" w:lineRule="auto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التنقيط</w:t>
            </w:r>
          </w:p>
          <w:p w:rsidR="00274E22" w:rsidRPr="00774337" w:rsidRDefault="00274E22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15/20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Default="00A332DF" w:rsidP="003C1A49">
            <w:pPr>
              <w:spacing w:after="0" w:line="240" w:lineRule="auto"/>
              <w:jc w:val="center"/>
              <w:rPr>
                <w:rtl/>
              </w:rPr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  <w:p w:rsidR="0071463B" w:rsidRPr="0071463B" w:rsidRDefault="0071463B" w:rsidP="003C1A49">
            <w:pPr>
              <w:spacing w:after="0" w:line="240" w:lineRule="auto"/>
              <w:jc w:val="center"/>
              <w:rPr>
                <w:b/>
                <w:bCs/>
              </w:rPr>
            </w:pPr>
            <w:r w:rsidRPr="0071463B">
              <w:rPr>
                <w:rFonts w:hint="cs"/>
                <w:b/>
                <w:bCs/>
                <w:rtl/>
              </w:rPr>
              <w:t>أثناء حصة الأعمال الموجهة</w:t>
            </w:r>
          </w:p>
        </w:tc>
        <w:tc>
          <w:tcPr>
            <w:tcW w:w="1158" w:type="dxa"/>
            <w:vAlign w:val="center"/>
          </w:tcPr>
          <w:p w:rsidR="0029353E" w:rsidRDefault="0029353E" w:rsidP="003C1A49">
            <w:pPr>
              <w:spacing w:after="0" w:line="240" w:lineRule="auto"/>
              <w:jc w:val="center"/>
              <w:rPr>
                <w:rtl/>
              </w:rPr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  <w:p w:rsidR="0071463B" w:rsidRPr="0071463B" w:rsidRDefault="0071463B" w:rsidP="003C1A49">
            <w:pPr>
              <w:spacing w:after="0" w:line="240" w:lineRule="auto"/>
              <w:jc w:val="center"/>
              <w:rPr>
                <w:b/>
                <w:bCs/>
              </w:rPr>
            </w:pPr>
            <w:r w:rsidRPr="0071463B">
              <w:rPr>
                <w:rFonts w:hint="cs"/>
                <w:b/>
                <w:bCs/>
                <w:rtl/>
              </w:rPr>
              <w:t>ت و/ ن ت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71463B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r>
        <w:rPr>
          <w:rFonts w:hint="cs"/>
          <w:rtl/>
        </w:rPr>
        <w:t xml:space="preserve"> </w:t>
      </w:r>
      <w:proofErr w:type="gramStart"/>
      <w:r w:rsidR="00F83870"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="00F83870"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="00F83870" w:rsidRPr="00F83870">
        <w:t xml:space="preserve"> = </w:t>
      </w:r>
      <w:r w:rsidR="00F83870" w:rsidRPr="00F83870">
        <w:rPr>
          <w:rFonts w:hint="cs"/>
          <w:rtl/>
        </w:rPr>
        <w:t>مكتوب،</w:t>
      </w:r>
      <w:r w:rsidR="00F83870"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="00F83870" w:rsidRPr="00F83870">
        <w:t xml:space="preserve"> = </w:t>
      </w:r>
      <w:r w:rsidR="00F83870" w:rsidRPr="009862F5">
        <w:rPr>
          <w:rFonts w:hint="cs"/>
          <w:rtl/>
        </w:rPr>
        <w:t>عرض</w:t>
      </w:r>
      <w:r w:rsidR="00F83870" w:rsidRPr="009862F5">
        <w:rPr>
          <w:rtl/>
        </w:rPr>
        <w:t xml:space="preserve"> </w:t>
      </w:r>
      <w:r w:rsidR="00F83870" w:rsidRPr="009862F5">
        <w:rPr>
          <w:rFonts w:hint="cs"/>
          <w:rtl/>
        </w:rPr>
        <w:t>تقديمي</w:t>
      </w:r>
      <w:r w:rsidR="00F83870" w:rsidRPr="009862F5">
        <w:rPr>
          <w:rtl/>
        </w:rPr>
        <w:t xml:space="preserve"> </w:t>
      </w:r>
      <w:r w:rsidR="00F83870" w:rsidRPr="009862F5">
        <w:rPr>
          <w:rFonts w:hint="cs"/>
          <w:rtl/>
        </w:rPr>
        <w:t>فردي،</w:t>
      </w:r>
      <w:r w:rsidR="00F83870"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="00F83870" w:rsidRPr="009862F5">
        <w:t xml:space="preserve"> </w:t>
      </w:r>
      <w:r w:rsidR="00F83870" w:rsidRPr="009862F5">
        <w:rPr>
          <w:rFonts w:hint="cs"/>
          <w:rtl/>
        </w:rPr>
        <w:t>عرض</w:t>
      </w:r>
      <w:r w:rsidR="00F83870" w:rsidRPr="009862F5">
        <w:rPr>
          <w:rtl/>
        </w:rPr>
        <w:t xml:space="preserve"> </w:t>
      </w:r>
      <w:r w:rsidR="00F83870" w:rsidRPr="009862F5">
        <w:rPr>
          <w:rFonts w:hint="cs"/>
          <w:rtl/>
        </w:rPr>
        <w:t>تقديمي في القسم،</w:t>
      </w:r>
      <w:r w:rsidR="00F83870"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="00F83870" w:rsidRPr="009862F5">
        <w:t xml:space="preserve"> = </w:t>
      </w:r>
      <w:r w:rsidR="00F83870" w:rsidRPr="009862F5">
        <w:rPr>
          <w:rFonts w:hint="cs"/>
          <w:rtl/>
        </w:rPr>
        <w:t>,تجربة،</w:t>
      </w:r>
      <w:r w:rsidR="00F83870"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="00F83870" w:rsidRPr="009862F5">
        <w:rPr>
          <w:rFonts w:hint="cs"/>
          <w:rtl/>
        </w:rPr>
        <w:t xml:space="preserve">  </w:t>
      </w:r>
    </w:p>
    <w:p w:rsidR="00F83870" w:rsidRDefault="003C1A49" w:rsidP="0071463B">
      <w:pPr>
        <w:pStyle w:val="Paragraphedeliste"/>
        <w:numPr>
          <w:ilvl w:val="0"/>
          <w:numId w:val="16"/>
        </w:numPr>
        <w:bidi/>
        <w:ind w:left="848"/>
      </w:pPr>
      <w:r w:rsidRPr="009862F5">
        <w:rPr>
          <w:rFonts w:hint="cs"/>
          <w:rtl/>
        </w:rPr>
        <w:t>معايير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التقييم</w:t>
      </w:r>
      <w:r w:rsidRPr="009862F5">
        <w:t xml:space="preserve">: </w:t>
      </w:r>
      <w:r w:rsidR="007C40DD" w:rsidRPr="0071463B">
        <w:rPr>
          <w:rFonts w:hint="cs"/>
          <w:b/>
          <w:bCs/>
          <w:rtl/>
        </w:rPr>
        <w:t>ت ح</w:t>
      </w:r>
      <w:r w:rsidRPr="009862F5">
        <w:t xml:space="preserve">= </w:t>
      </w:r>
      <w:r w:rsidRPr="009862F5">
        <w:rPr>
          <w:rFonts w:hint="cs"/>
          <w:rtl/>
        </w:rPr>
        <w:t>التحليل،</w:t>
      </w:r>
      <w:r w:rsidRPr="009862F5">
        <w:rPr>
          <w:rtl/>
        </w:rPr>
        <w:t xml:space="preserve"> </w:t>
      </w:r>
      <w:r w:rsidR="007C40DD" w:rsidRPr="0071463B">
        <w:rPr>
          <w:rFonts w:hint="cs"/>
          <w:b/>
          <w:bCs/>
          <w:rtl/>
        </w:rPr>
        <w:t>ت و</w:t>
      </w:r>
      <w:r w:rsidRPr="009862F5">
        <w:t xml:space="preserve">= </w:t>
      </w:r>
      <w:r w:rsidRPr="009862F5">
        <w:rPr>
          <w:rFonts w:hint="cs"/>
          <w:rtl/>
        </w:rPr>
        <w:t>التوليف،</w:t>
      </w:r>
      <w:r w:rsidRPr="009862F5">
        <w:rPr>
          <w:rtl/>
        </w:rPr>
        <w:t xml:space="preserve"> </w:t>
      </w:r>
      <w:r w:rsidR="007C40DD" w:rsidRPr="0071463B">
        <w:rPr>
          <w:rFonts w:hint="cs"/>
          <w:b/>
          <w:bCs/>
          <w:rtl/>
        </w:rPr>
        <w:t>ح ج</w:t>
      </w:r>
      <w:r w:rsidRPr="009862F5">
        <w:t xml:space="preserve">= </w:t>
      </w:r>
      <w:r w:rsidR="009862F5" w:rsidRPr="009862F5">
        <w:rPr>
          <w:rFonts w:hint="cs"/>
          <w:rtl/>
        </w:rPr>
        <w:t>الحجج</w:t>
      </w:r>
      <w:r w:rsidRPr="009862F5">
        <w:rPr>
          <w:rFonts w:hint="cs"/>
          <w:rtl/>
        </w:rPr>
        <w:t>،</w:t>
      </w:r>
      <w:r w:rsidRPr="009862F5">
        <w:rPr>
          <w:rtl/>
        </w:rPr>
        <w:t xml:space="preserve"> </w:t>
      </w:r>
      <w:r w:rsidR="007C40DD" w:rsidRPr="0071463B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Pr="009862F5">
        <w:t xml:space="preserve">= </w:t>
      </w:r>
      <w:r w:rsidRPr="009862F5">
        <w:rPr>
          <w:rFonts w:hint="cs"/>
          <w:rtl/>
        </w:rPr>
        <w:t>النهج،</w:t>
      </w:r>
      <w:r w:rsidRPr="009862F5">
        <w:rPr>
          <w:rtl/>
        </w:rPr>
        <w:t xml:space="preserve"> </w:t>
      </w:r>
      <w:r w:rsidR="007C40DD" w:rsidRPr="0071463B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Pr="009862F5">
        <w:rPr>
          <w:rFonts w:hint="cs"/>
          <w:rtl/>
        </w:rPr>
        <w:t>النتائج</w:t>
      </w:r>
    </w:p>
    <w:p w:rsidR="006734F2" w:rsidRDefault="006734F2" w:rsidP="00D144DB"/>
    <w:p w:rsidR="006734F2" w:rsidRDefault="006734F2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71463B" w:rsidP="00774337">
            <w:pPr>
              <w:spacing w:after="0" w:line="240" w:lineRule="auto"/>
            </w:pPr>
            <w:r w:rsidRPr="000244E3">
              <w:t>https://snv-courses.univ-setif.dz/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2399D" w:rsidRPr="0071463B" w:rsidRDefault="0071463B" w:rsidP="0071463B">
            <w:pPr>
              <w:spacing w:after="0" w:line="240" w:lineRule="auto"/>
              <w:jc w:val="center"/>
              <w:rPr>
                <w:b/>
                <w:bCs/>
              </w:rPr>
            </w:pPr>
            <w:r w:rsidRPr="0071463B">
              <w:rPr>
                <w:rFonts w:hint="cs"/>
                <w:b/>
                <w:bCs/>
                <w:rtl/>
              </w:rPr>
              <w:t>الويب</w:t>
            </w: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606FA1" w:rsidRPr="00774337" w:rsidRDefault="00AF0078" w:rsidP="00AF0078">
            <w:pPr>
              <w:spacing w:after="0" w:line="240" w:lineRule="auto"/>
            </w:pPr>
            <w:r>
              <w:rPr>
                <w:rFonts w:hint="cs"/>
                <w:rtl/>
              </w:rPr>
              <w:t>الزرع الخلوي: طرق و تطبيقات</w:t>
            </w:r>
            <w:r w:rsidR="0071463B">
              <w:t xml:space="preserve"> </w:t>
            </w:r>
            <w:proofErr w:type="spellStart"/>
            <w:proofErr w:type="gramStart"/>
            <w:r w:rsidR="0071463B">
              <w:t>pdf</w:t>
            </w:r>
            <w:proofErr w:type="spellEnd"/>
            <w:r w:rsidR="0071463B">
              <w:t>,</w:t>
            </w:r>
            <w:proofErr w:type="gramEnd"/>
            <w:r w:rsidR="0071463B">
              <w:t xml:space="preserve"> </w:t>
            </w:r>
            <w:proofErr w:type="spellStart"/>
            <w:r w:rsidR="0071463B">
              <w:t>Ppt</w:t>
            </w:r>
            <w:proofErr w:type="spellEnd"/>
            <w:r w:rsidR="0071463B">
              <w:t>, Word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606FA1" w:rsidRPr="00774337" w:rsidRDefault="0071463B" w:rsidP="002666BD">
            <w:pPr>
              <w:spacing w:after="0" w:line="240" w:lineRule="auto"/>
            </w:pPr>
            <w:r>
              <w:rPr>
                <w:rFonts w:hint="cs"/>
                <w:rtl/>
              </w:rPr>
              <w:t>-----------------------------------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71463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------------------------------------</w:t>
            </w: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71463B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----------------------------------------</w:t>
            </w:r>
          </w:p>
        </w:tc>
      </w:tr>
    </w:tbl>
    <w:p w:rsidR="003C1A49" w:rsidRDefault="003C1A49" w:rsidP="00D144DB">
      <w:pPr>
        <w:rPr>
          <w:rtl/>
        </w:rPr>
      </w:pPr>
      <w:bookmarkStart w:id="1" w:name="_GoBack"/>
      <w:bookmarkEnd w:id="1"/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proofErr w:type="gramEnd"/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673AFF" w:rsidRPr="00774337" w:rsidRDefault="00673AFF" w:rsidP="00AF0078">
            <w:pPr>
              <w:bidi/>
              <w:spacing w:after="0" w:line="240" w:lineRule="auto"/>
            </w:pPr>
          </w:p>
          <w:p w:rsidR="0071463B" w:rsidRDefault="0071463B" w:rsidP="00985243">
            <w:pPr>
              <w:bidi/>
              <w:spacing w:after="0" w:line="240" w:lineRule="auto"/>
            </w:pPr>
            <w:r>
              <w:t xml:space="preserve">- </w:t>
            </w:r>
            <w:r w:rsidR="00AF0078">
              <w:rPr>
                <w:rFonts w:hint="cs"/>
                <w:rtl/>
              </w:rPr>
              <w:t xml:space="preserve"> </w:t>
            </w:r>
            <w:r w:rsidR="00985243">
              <w:rPr>
                <w:rFonts w:hint="cs"/>
                <w:rtl/>
              </w:rPr>
              <w:t>الحصول على</w:t>
            </w:r>
            <w:r>
              <w:rPr>
                <w:rtl/>
              </w:rPr>
              <w:t xml:space="preserve"> </w:t>
            </w:r>
            <w:r w:rsidR="00AF0078">
              <w:rPr>
                <w:rFonts w:hint="cs"/>
                <w:rtl/>
              </w:rPr>
              <w:t>مزرعة خلوية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خالية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من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</w:t>
            </w:r>
            <w:r w:rsidR="00985243">
              <w:rPr>
                <w:rFonts w:hint="cs"/>
                <w:rtl/>
              </w:rPr>
              <w:t>ملوثات المختلة</w:t>
            </w:r>
          </w:p>
          <w:p w:rsidR="0071463B" w:rsidRDefault="0071463B" w:rsidP="00AF0078">
            <w:pPr>
              <w:bidi/>
              <w:spacing w:after="0" w:line="240" w:lineRule="auto"/>
            </w:pPr>
            <w:r>
              <w:t xml:space="preserve">- </w:t>
            </w:r>
            <w:r>
              <w:rPr>
                <w:rFonts w:hint="cs"/>
                <w:rtl/>
              </w:rPr>
              <w:t>إعداد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وسط</w:t>
            </w:r>
            <w:r>
              <w:rPr>
                <w:rtl/>
              </w:rPr>
              <w:t xml:space="preserve"> </w:t>
            </w:r>
            <w:r w:rsidR="00AF0078">
              <w:rPr>
                <w:rFonts w:hint="cs"/>
                <w:rtl/>
              </w:rPr>
              <w:t xml:space="preserve">زراعي </w:t>
            </w:r>
            <w:r w:rsidR="00AF0078">
              <w:rPr>
                <w:rFonts w:hint="cs"/>
                <w:rtl/>
              </w:rPr>
              <w:t>معقم</w:t>
            </w:r>
          </w:p>
          <w:p w:rsidR="0071463B" w:rsidRDefault="0071463B" w:rsidP="00AF0078">
            <w:pPr>
              <w:bidi/>
              <w:spacing w:after="0" w:line="240" w:lineRule="auto"/>
              <w:rPr>
                <w:rFonts w:hint="cs"/>
                <w:rtl/>
                <w:lang w:bidi="ar-DZ"/>
              </w:rPr>
            </w:pPr>
            <w:r>
              <w:t xml:space="preserve">- </w:t>
            </w:r>
            <w:r w:rsidR="00AF0078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>عزل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الأنسجة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وزراعتها</w:t>
            </w:r>
            <w:r w:rsidR="00AF0078">
              <w:t xml:space="preserve">  </w:t>
            </w:r>
            <w:r w:rsidR="00AF0078">
              <w:rPr>
                <w:rFonts w:hint="cs"/>
                <w:rtl/>
                <w:lang w:bidi="ar-DZ"/>
              </w:rPr>
              <w:t xml:space="preserve"> </w:t>
            </w:r>
          </w:p>
          <w:p w:rsidR="00673AFF" w:rsidRPr="00AF0078" w:rsidRDefault="0071463B" w:rsidP="00AF0078">
            <w:pPr>
              <w:bidi/>
              <w:spacing w:after="0" w:line="240" w:lineRule="auto"/>
              <w:rPr>
                <w:lang w:val="en-GB"/>
              </w:rPr>
            </w:pPr>
            <w:r>
              <w:t xml:space="preserve">- </w:t>
            </w:r>
            <w:r w:rsidR="00985243">
              <w:rPr>
                <w:rFonts w:hint="cs"/>
                <w:rtl/>
              </w:rPr>
              <w:t>تطوير</w:t>
            </w:r>
            <w:r w:rsidR="00985243">
              <w:rPr>
                <w:rtl/>
              </w:rPr>
              <w:t xml:space="preserve"> </w:t>
            </w:r>
            <w:r w:rsidR="00985243">
              <w:rPr>
                <w:rFonts w:hint="cs"/>
                <w:rtl/>
              </w:rPr>
              <w:t>وثائق</w:t>
            </w:r>
            <w:r w:rsidR="00985243">
              <w:rPr>
                <w:rtl/>
              </w:rPr>
              <w:t xml:space="preserve"> </w:t>
            </w:r>
            <w:r w:rsidR="00985243">
              <w:rPr>
                <w:rFonts w:hint="cs"/>
                <w:rtl/>
              </w:rPr>
              <w:t>تلخيصيه</w:t>
            </w:r>
            <w:r w:rsidR="00985243">
              <w:rPr>
                <w:rtl/>
              </w:rPr>
              <w:t xml:space="preserve"> </w:t>
            </w:r>
            <w:r w:rsidR="00985243">
              <w:rPr>
                <w:rFonts w:hint="cs"/>
                <w:rtl/>
              </w:rPr>
              <w:t>لزراعة</w:t>
            </w:r>
            <w:r w:rsidR="00985243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بعض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سلالات</w:t>
            </w:r>
            <w:r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الخلايا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673AFF" w:rsidRDefault="00AB4B9A" w:rsidP="00AF0078">
            <w:pPr>
              <w:bidi/>
              <w:spacing w:after="0" w:line="240" w:lineRule="auto"/>
              <w:jc w:val="both"/>
              <w:rPr>
                <w:rtl/>
              </w:rPr>
            </w:pPr>
            <w:r>
              <w:rPr>
                <w:rFonts w:hint="cs"/>
                <w:rtl/>
                <w:lang w:bidi="ar-DZ"/>
              </w:rPr>
              <w:t>ا</w:t>
            </w:r>
            <w:r w:rsidR="005628B6" w:rsidRPr="005628B6">
              <w:rPr>
                <w:rFonts w:hint="cs"/>
                <w:rtl/>
              </w:rPr>
              <w:t>لقدرة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على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ايصال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المعلومة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العلمية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للطالب</w:t>
            </w:r>
            <w:r w:rsidR="005628B6" w:rsidRPr="005628B6">
              <w:rPr>
                <w:rtl/>
              </w:rPr>
              <w:t xml:space="preserve"> </w:t>
            </w:r>
            <w:proofErr w:type="gramStart"/>
            <w:r w:rsidR="005628B6" w:rsidRPr="005628B6">
              <w:rPr>
                <w:rFonts w:hint="cs"/>
                <w:rtl/>
              </w:rPr>
              <w:t>و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فهمها</w:t>
            </w:r>
            <w:proofErr w:type="gramEnd"/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نظريا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و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تطبيقيا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مع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التركيز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على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اهمية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المضوع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علميا،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صحيا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و</w:t>
            </w:r>
            <w:r w:rsidR="005628B6" w:rsidRPr="005628B6">
              <w:rPr>
                <w:rtl/>
              </w:rPr>
              <w:t xml:space="preserve"> </w:t>
            </w:r>
            <w:r w:rsidR="005628B6" w:rsidRPr="005628B6">
              <w:rPr>
                <w:rFonts w:hint="cs"/>
                <w:rtl/>
              </w:rPr>
              <w:t>اجتماعيا</w:t>
            </w:r>
          </w:p>
          <w:p w:rsidR="00AB4B9A" w:rsidRPr="00774337" w:rsidRDefault="00AB4B9A" w:rsidP="00AF0078">
            <w:pPr>
              <w:bidi/>
              <w:spacing w:after="0" w:line="240" w:lineRule="auto"/>
              <w:jc w:val="both"/>
            </w:pPr>
            <w:r w:rsidRPr="00AB4B9A">
              <w:rPr>
                <w:rFonts w:hint="cs"/>
                <w:rtl/>
              </w:rPr>
              <w:t>استخدام</w:t>
            </w:r>
            <w:r w:rsidRPr="00AB4B9A">
              <w:rPr>
                <w:rtl/>
              </w:rPr>
              <w:t xml:space="preserve"> </w:t>
            </w:r>
            <w:r w:rsidRPr="00AB4B9A">
              <w:rPr>
                <w:rFonts w:hint="cs"/>
                <w:rtl/>
              </w:rPr>
              <w:t>الأساليب</w:t>
            </w:r>
            <w:r w:rsidRPr="00AB4B9A">
              <w:rPr>
                <w:rtl/>
              </w:rPr>
              <w:t xml:space="preserve"> </w:t>
            </w:r>
            <w:r w:rsidRPr="00AB4B9A">
              <w:rPr>
                <w:rFonts w:hint="cs"/>
                <w:rtl/>
              </w:rPr>
              <w:t>الممكنة</w:t>
            </w:r>
            <w:r w:rsidRPr="00AB4B9A">
              <w:rPr>
                <w:rtl/>
              </w:rPr>
              <w:t xml:space="preserve"> </w:t>
            </w:r>
            <w:r w:rsidRPr="00AB4B9A">
              <w:rPr>
                <w:rFonts w:hint="cs"/>
                <w:rtl/>
              </w:rPr>
              <w:t>كالعرض</w:t>
            </w:r>
            <w:r w:rsidRPr="00AB4B9A">
              <w:rPr>
                <w:rtl/>
              </w:rPr>
              <w:t xml:space="preserve"> </w:t>
            </w:r>
            <w:proofErr w:type="spellStart"/>
            <w:proofErr w:type="gramStart"/>
            <w:r w:rsidR="00AF0078" w:rsidRPr="00AB4B9A">
              <w:rPr>
                <w:rFonts w:hint="cs"/>
                <w:rtl/>
              </w:rPr>
              <w:t>والفيديوات</w:t>
            </w:r>
            <w:proofErr w:type="spellEnd"/>
            <w:r w:rsidR="00AF0078" w:rsidRPr="00AB4B9A">
              <w:rPr>
                <w:rFonts w:hint="cs"/>
                <w:rtl/>
              </w:rPr>
              <w:t xml:space="preserve"> </w:t>
            </w:r>
            <w:r w:rsidRPr="00AB4B9A">
              <w:rPr>
                <w:rtl/>
              </w:rPr>
              <w:t xml:space="preserve"> </w:t>
            </w:r>
            <w:r w:rsidRPr="00AB4B9A">
              <w:rPr>
                <w:rFonts w:hint="cs"/>
                <w:rtl/>
              </w:rPr>
              <w:t>بالصوت</w:t>
            </w:r>
            <w:proofErr w:type="gramEnd"/>
            <w:r w:rsidRPr="00AB4B9A">
              <w:rPr>
                <w:rtl/>
              </w:rPr>
              <w:t xml:space="preserve"> </w:t>
            </w:r>
            <w:r w:rsidRPr="00AB4B9A">
              <w:rPr>
                <w:rFonts w:hint="cs"/>
                <w:rtl/>
              </w:rPr>
              <w:t>والصورة</w:t>
            </w:r>
            <w:r w:rsidR="00AF0078">
              <w:rPr>
                <w:rFonts w:hint="cs"/>
                <w:rtl/>
              </w:rPr>
              <w:t xml:space="preserve"> لإيصال المعلومة</w:t>
            </w:r>
          </w:p>
          <w:p w:rsidR="00673AFF" w:rsidRPr="00774337" w:rsidRDefault="00673AFF" w:rsidP="00AF0078">
            <w:pPr>
              <w:bidi/>
              <w:spacing w:after="0" w:line="240" w:lineRule="auto"/>
              <w:jc w:val="both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8044"/>
      </w:tblGrid>
      <w:tr w:rsidR="002D07C3" w:rsidRPr="00774337" w:rsidTr="00AF0078">
        <w:tc>
          <w:tcPr>
            <w:tcW w:w="9286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6F2632" w:rsidTr="00AF0078">
        <w:tc>
          <w:tcPr>
            <w:tcW w:w="1242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8044" w:type="dxa"/>
          </w:tcPr>
          <w:p w:rsidR="004A3421" w:rsidRPr="00AF0078" w:rsidRDefault="004A3421" w:rsidP="00774337">
            <w:pPr>
              <w:spacing w:after="0" w:line="240" w:lineRule="auto"/>
              <w:rPr>
                <w:lang w:val="en-GB"/>
              </w:rPr>
            </w:pPr>
          </w:p>
          <w:p w:rsidR="00AF0078" w:rsidRPr="00AF0078" w:rsidRDefault="00AF0078" w:rsidP="00AF0078">
            <w:pPr>
              <w:spacing w:after="0" w:line="240" w:lineRule="auto"/>
              <w:rPr>
                <w:lang w:val="en-GB"/>
              </w:rPr>
            </w:pPr>
            <w:r w:rsidRPr="00AF0078">
              <w:rPr>
                <w:lang w:val="en-GB"/>
              </w:rPr>
              <w:t>-Dictionary of cell and molecular biology</w:t>
            </w:r>
          </w:p>
          <w:p w:rsidR="00F00AAE" w:rsidRDefault="00AF0078" w:rsidP="00AF0078">
            <w:pPr>
              <w:spacing w:after="0" w:line="240" w:lineRule="auto"/>
              <w:rPr>
                <w:lang w:val="en-GB"/>
              </w:rPr>
            </w:pPr>
            <w:r w:rsidRPr="00AF0078">
              <w:rPr>
                <w:lang w:val="en-GB"/>
              </w:rPr>
              <w:t>Livre :</w:t>
            </w:r>
          </w:p>
          <w:p w:rsidR="00AF0078" w:rsidRPr="00AF0078" w:rsidRDefault="00AF0078" w:rsidP="00AF0078">
            <w:pPr>
              <w:spacing w:after="0" w:line="240" w:lineRule="auto"/>
              <w:rPr>
                <w:lang w:val="en-GB"/>
              </w:rPr>
            </w:pPr>
            <w:r w:rsidRPr="00AF0078">
              <w:rPr>
                <w:lang w:val="en-GB"/>
              </w:rPr>
              <w:t xml:space="preserve"> </w:t>
            </w:r>
            <w:r w:rsidR="00F00AAE">
              <w:rPr>
                <w:lang w:val="en-GB"/>
              </w:rPr>
              <w:t>-</w:t>
            </w:r>
            <w:r w:rsidR="006F2632" w:rsidRPr="006F2632">
              <w:rPr>
                <w:lang w:val="en-GB"/>
              </w:rPr>
              <w:t xml:space="preserve">Molecular </w:t>
            </w:r>
            <w:r w:rsidRPr="00AF0078">
              <w:rPr>
                <w:lang w:val="en-GB"/>
              </w:rPr>
              <w:t>Biology</w:t>
            </w:r>
            <w:r w:rsidR="006F2632">
              <w:rPr>
                <w:rFonts w:hint="cs"/>
                <w:rtl/>
              </w:rPr>
              <w:t xml:space="preserve"> </w:t>
            </w:r>
            <w:r w:rsidR="006F2632">
              <w:rPr>
                <w:lang w:val="en-GB"/>
              </w:rPr>
              <w:t xml:space="preserve"> of the Cell</w:t>
            </w:r>
          </w:p>
          <w:p w:rsidR="00F00AAE" w:rsidRDefault="00AF0078" w:rsidP="00F00AAE">
            <w:pPr>
              <w:spacing w:after="0" w:line="240" w:lineRule="auto"/>
              <w:rPr>
                <w:lang w:val="en-GB"/>
              </w:rPr>
            </w:pPr>
            <w:r w:rsidRPr="00AF0078">
              <w:rPr>
                <w:lang w:val="en-GB"/>
              </w:rPr>
              <w:t xml:space="preserve"> </w:t>
            </w:r>
            <w:r w:rsidR="00F00AAE">
              <w:rPr>
                <w:lang w:val="en-GB"/>
              </w:rPr>
              <w:t>-</w:t>
            </w:r>
            <w:r w:rsidR="006F2632" w:rsidRPr="006F2632">
              <w:rPr>
                <w:lang w:val="en-GB"/>
              </w:rPr>
              <w:t xml:space="preserve">The </w:t>
            </w:r>
            <w:r w:rsidRPr="00AF0078">
              <w:rPr>
                <w:lang w:val="en-GB"/>
              </w:rPr>
              <w:t>Cell</w:t>
            </w:r>
            <w:r w:rsidR="006F2632">
              <w:rPr>
                <w:lang w:val="en-GB"/>
              </w:rPr>
              <w:t xml:space="preserve">, </w:t>
            </w:r>
          </w:p>
          <w:p w:rsidR="00AF0078" w:rsidRDefault="00F00AAE" w:rsidP="00AF0078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="00AB3415">
              <w:rPr>
                <w:lang w:val="en-GB"/>
              </w:rPr>
              <w:t>Biology</w:t>
            </w:r>
            <w:r w:rsidR="006F2632">
              <w:rPr>
                <w:lang w:val="en-GB"/>
              </w:rPr>
              <w:t xml:space="preserve">: Problem </w:t>
            </w:r>
            <w:r w:rsidR="00AB3415">
              <w:rPr>
                <w:lang w:val="en-GB"/>
              </w:rPr>
              <w:t>solvent</w:t>
            </w:r>
          </w:p>
          <w:p w:rsidR="00F00AAE" w:rsidRDefault="00F00AAE" w:rsidP="00AF0078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-methods in Biochemistry</w:t>
            </w:r>
          </w:p>
          <w:p w:rsidR="00F00AAE" w:rsidRPr="00AF0078" w:rsidRDefault="00F00AAE" w:rsidP="00AF0078">
            <w:pPr>
              <w:spacing w:after="0" w:line="240" w:lineRule="auto"/>
              <w:rPr>
                <w:lang w:val="en-GB"/>
              </w:rPr>
            </w:pPr>
          </w:p>
          <w:p w:rsidR="00AF0078" w:rsidRDefault="00F00AAE" w:rsidP="006F2632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 xml:space="preserve">   *</w:t>
            </w:r>
            <w:proofErr w:type="spellStart"/>
            <w:r w:rsidR="00AF0078" w:rsidRPr="00AF0078">
              <w:rPr>
                <w:lang w:val="en-GB"/>
              </w:rPr>
              <w:t>Ppt</w:t>
            </w:r>
            <w:proofErr w:type="spellEnd"/>
            <w:r w:rsidR="00AF0078" w:rsidRPr="00AF0078">
              <w:rPr>
                <w:lang w:val="en-GB"/>
              </w:rPr>
              <w:t>, Pdf</w:t>
            </w:r>
            <w:r w:rsidR="00AB3415">
              <w:rPr>
                <w:lang w:val="en-GB"/>
              </w:rPr>
              <w:t>-documents</w:t>
            </w:r>
          </w:p>
          <w:p w:rsidR="006F2632" w:rsidRPr="00AF0078" w:rsidRDefault="006F2632" w:rsidP="006F2632">
            <w:pPr>
              <w:spacing w:after="0" w:line="240" w:lineRule="auto"/>
              <w:jc w:val="right"/>
              <w:rPr>
                <w:rFonts w:hint="cs"/>
                <w:b/>
                <w:bCs/>
                <w:rtl/>
                <w:lang w:val="en-GB" w:bidi="ar-DZ"/>
              </w:rPr>
            </w:pPr>
            <w:r w:rsidRPr="006F2632">
              <w:rPr>
                <w:rFonts w:hint="cs"/>
                <w:b/>
                <w:bCs/>
                <w:rtl/>
                <w:lang w:val="en-GB" w:bidi="ar-DZ"/>
              </w:rPr>
              <w:t xml:space="preserve">صور </w:t>
            </w:r>
            <w:proofErr w:type="gramStart"/>
            <w:r w:rsidRPr="006F2632">
              <w:rPr>
                <w:rFonts w:hint="cs"/>
                <w:b/>
                <w:bCs/>
                <w:rtl/>
                <w:lang w:val="en-GB" w:bidi="ar-DZ"/>
              </w:rPr>
              <w:t>و أشكال</w:t>
            </w:r>
            <w:proofErr w:type="gramEnd"/>
            <w:r w:rsidRPr="006F2632">
              <w:rPr>
                <w:rFonts w:hint="cs"/>
                <w:b/>
                <w:bCs/>
                <w:rtl/>
                <w:lang w:val="en-GB" w:bidi="ar-DZ"/>
              </w:rPr>
              <w:t>، مخططات ومنحنيات مختلفة</w:t>
            </w:r>
          </w:p>
          <w:p w:rsidR="004A3421" w:rsidRPr="006F2632" w:rsidRDefault="004A3421" w:rsidP="00AF0078">
            <w:pPr>
              <w:spacing w:after="0" w:line="240" w:lineRule="auto"/>
              <w:ind w:firstLine="708"/>
              <w:rPr>
                <w:lang w:val="en-GB"/>
              </w:rPr>
            </w:pPr>
          </w:p>
          <w:p w:rsidR="005F6BBF" w:rsidRPr="006F2632" w:rsidRDefault="005F6BBF" w:rsidP="00774337">
            <w:pPr>
              <w:spacing w:after="0" w:line="240" w:lineRule="auto"/>
              <w:rPr>
                <w:lang w:val="en-GB"/>
              </w:rPr>
            </w:pPr>
          </w:p>
        </w:tc>
      </w:tr>
      <w:tr w:rsidR="004A3421" w:rsidRPr="00774337" w:rsidTr="00AF0078">
        <w:tc>
          <w:tcPr>
            <w:tcW w:w="1242" w:type="dxa"/>
          </w:tcPr>
          <w:p w:rsidR="004A3421" w:rsidRPr="00774337" w:rsidRDefault="004A3421" w:rsidP="00AE28C0">
            <w:pPr>
              <w:spacing w:after="0" w:line="240" w:lineRule="auto"/>
            </w:pPr>
            <w:r w:rsidRPr="006F2632">
              <w:rPr>
                <w:lang w:val="en-GB"/>
              </w:rPr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8044" w:type="dxa"/>
          </w:tcPr>
          <w:p w:rsidR="004A3421" w:rsidRPr="00961D04" w:rsidRDefault="00961D04" w:rsidP="00AF0078">
            <w:pPr>
              <w:spacing w:after="0" w:line="240" w:lineRule="auto"/>
              <w:rPr>
                <w:rtl/>
              </w:rPr>
            </w:pPr>
            <w:r w:rsidRPr="00961D04">
              <w:t>https://scholar.google.com/scholar?q=cell+culture+techniques+ppt&amp;hl=fr&amp;as_sdt=0&amp;as_vis=1&amp;oi=scholart</w:t>
            </w:r>
          </w:p>
          <w:p w:rsidR="00961D04" w:rsidRPr="00774337" w:rsidRDefault="00961D04" w:rsidP="00AF0078">
            <w:pPr>
              <w:spacing w:after="0" w:line="240" w:lineRule="auto"/>
            </w:pPr>
          </w:p>
          <w:p w:rsidR="00961D04" w:rsidRPr="00774337" w:rsidRDefault="00961D04" w:rsidP="00774337">
            <w:pPr>
              <w:spacing w:after="0" w:line="240" w:lineRule="auto"/>
            </w:pPr>
            <w:r w:rsidRPr="00961D04">
              <w:t>https://scholar.google.com/scholar?hl=fr&amp;as_sdt=0%2C5&amp;as_vis</w:t>
            </w:r>
            <w:r>
              <w:t>=1&amp;q=cell+culture+techniques&amp;oq</w:t>
            </w:r>
          </w:p>
        </w:tc>
      </w:tr>
      <w:tr w:rsidR="004A3421" w:rsidRPr="00774337" w:rsidTr="00AF0078">
        <w:tc>
          <w:tcPr>
            <w:tcW w:w="1242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8044" w:type="dxa"/>
          </w:tcPr>
          <w:p w:rsidR="004A3421" w:rsidRDefault="00961D04" w:rsidP="00961D04">
            <w:pPr>
              <w:spacing w:after="0" w:line="240" w:lineRule="auto"/>
              <w:jc w:val="right"/>
              <w:rPr>
                <w:rtl/>
                <w:lang w:bidi="ar-DZ"/>
              </w:rPr>
            </w:pPr>
            <w:r>
              <w:rPr>
                <w:rFonts w:hint="cs"/>
                <w:rtl/>
                <w:lang w:bidi="ar-DZ"/>
              </w:rPr>
              <w:t>بيولوجيا الخلية تركيب ووظيفة</w:t>
            </w:r>
          </w:p>
          <w:p w:rsidR="00961D04" w:rsidRPr="00961D04" w:rsidRDefault="00961D04" w:rsidP="00961D04">
            <w:pPr>
              <w:spacing w:after="0" w:line="240" w:lineRule="auto"/>
              <w:jc w:val="right"/>
              <w:rPr>
                <w:rFonts w:hint="cs"/>
                <w:rtl/>
                <w:lang w:bidi="ar-DZ"/>
              </w:rPr>
            </w:pPr>
          </w:p>
          <w:p w:rsidR="00AF0078" w:rsidRPr="0005080A" w:rsidRDefault="00AF0078" w:rsidP="00AF0078">
            <w:pPr>
              <w:spacing w:after="0" w:line="240" w:lineRule="auto"/>
            </w:pPr>
            <w:r w:rsidRPr="0005080A">
              <w:t>Polycopies : Méthodes de culture cellulaire et applications en santé et maladie</w:t>
            </w:r>
          </w:p>
          <w:p w:rsidR="00AF0078" w:rsidRPr="007129FB" w:rsidRDefault="00AF0078" w:rsidP="00AF0078">
            <w:pPr>
              <w:spacing w:after="0" w:line="240" w:lineRule="auto"/>
            </w:pPr>
            <w:r w:rsidRPr="007129FB">
              <w:t>Culture Cellulaire-BIO CEL-2015-2016</w:t>
            </w:r>
          </w:p>
          <w:p w:rsidR="00AF0078" w:rsidRPr="00AB3415" w:rsidRDefault="00AF0078" w:rsidP="00AB3415">
            <w:pPr>
              <w:spacing w:after="0" w:line="240" w:lineRule="auto"/>
              <w:rPr>
                <w:lang w:val="en-GB"/>
              </w:rPr>
            </w:pPr>
            <w:r w:rsidRPr="00AB3415">
              <w:rPr>
                <w:lang w:val="en-GB"/>
              </w:rPr>
              <w:t xml:space="preserve">Animal </w:t>
            </w:r>
            <w:r w:rsidR="00AB3415" w:rsidRPr="00AB3415">
              <w:rPr>
                <w:lang w:val="en-GB"/>
              </w:rPr>
              <w:t>Cells Cultivation</w:t>
            </w:r>
          </w:p>
          <w:p w:rsidR="00AF0078" w:rsidRDefault="00AF0078" w:rsidP="00AF0078">
            <w:pPr>
              <w:spacing w:after="0" w:line="240" w:lineRule="auto"/>
              <w:rPr>
                <w:rtl/>
                <w:lang w:val="en-GB"/>
              </w:rPr>
            </w:pPr>
            <w:r w:rsidRPr="00D75271">
              <w:rPr>
                <w:lang w:val="en-GB"/>
              </w:rPr>
              <w:t>Freezing Cells_ Cell Culture Basics</w:t>
            </w:r>
            <w:r w:rsidRPr="00AA3F3B">
              <w:rPr>
                <w:lang w:val="en-GB"/>
              </w:rPr>
              <w:t xml:space="preserve">  </w:t>
            </w:r>
          </w:p>
          <w:p w:rsidR="00AF0078" w:rsidRPr="006D161C" w:rsidRDefault="00AF0078" w:rsidP="00AF0078">
            <w:pPr>
              <w:spacing w:after="0" w:line="240" w:lineRule="auto"/>
              <w:rPr>
                <w:lang w:val="en-GB"/>
              </w:rPr>
            </w:pPr>
            <w:r w:rsidRPr="00AA3F3B">
              <w:rPr>
                <w:lang w:val="en-GB"/>
              </w:rPr>
              <w:t xml:space="preserve"> </w:t>
            </w:r>
            <w:r w:rsidRPr="006D161C">
              <w:rPr>
                <w:lang w:val="en-GB"/>
              </w:rPr>
              <w:t>https://snv-courses.univ-setif.dz/</w:t>
            </w:r>
          </w:p>
          <w:p w:rsidR="00AF0078" w:rsidRPr="006D161C" w:rsidRDefault="00AF0078" w:rsidP="00AF0078">
            <w:pPr>
              <w:spacing w:after="0" w:line="240" w:lineRule="auto"/>
              <w:rPr>
                <w:lang w:val="en-GB"/>
              </w:rPr>
            </w:pPr>
            <w:r w:rsidRPr="006D161C">
              <w:rPr>
                <w:lang w:val="en-GB"/>
              </w:rPr>
              <w:t>https://fr.slideshare.net/nivedhithas4/cell-culture-techniques</w:t>
            </w:r>
          </w:p>
          <w:p w:rsidR="00AF0078" w:rsidRPr="006D161C" w:rsidRDefault="00AF0078" w:rsidP="00AF0078">
            <w:pPr>
              <w:spacing w:after="0" w:line="240" w:lineRule="auto"/>
              <w:rPr>
                <w:lang w:val="en-GB"/>
              </w:rPr>
            </w:pPr>
            <w:r w:rsidRPr="006D161C">
              <w:rPr>
                <w:lang w:val="en-GB"/>
              </w:rPr>
              <w:t>http://elearning.univ-biskra.dz/moodle2019/course/view.php?id=2269</w:t>
            </w:r>
          </w:p>
          <w:p w:rsidR="00AF0078" w:rsidRPr="006D161C" w:rsidRDefault="00AF0078" w:rsidP="00AF0078">
            <w:pPr>
              <w:tabs>
                <w:tab w:val="left" w:pos="1065"/>
              </w:tabs>
              <w:spacing w:after="0" w:line="240" w:lineRule="auto"/>
              <w:rPr>
                <w:lang w:val="en-GB"/>
              </w:rPr>
            </w:pPr>
            <w:r w:rsidRPr="006D161C">
              <w:rPr>
                <w:lang w:val="en-GB"/>
              </w:rPr>
              <w:t>https://sciences.uodiyala.edu.iq/uploads/00%20Abdullah%20New%20website/Lectures/bio</w:t>
            </w:r>
          </w:p>
          <w:p w:rsidR="00AF0078" w:rsidRPr="006D161C" w:rsidRDefault="00AF0078" w:rsidP="00AF0078">
            <w:pPr>
              <w:tabs>
                <w:tab w:val="left" w:pos="1065"/>
              </w:tabs>
              <w:spacing w:after="0" w:line="240" w:lineRule="auto"/>
              <w:rPr>
                <w:lang w:val="en-GB"/>
              </w:rPr>
            </w:pPr>
            <w:r w:rsidRPr="006D161C">
              <w:rPr>
                <w:lang w:val="en-GB"/>
              </w:rPr>
              <w:t>https://staff.univ-batna2.dz/aouachria_sana/classes/culture-cellulaire-m1-biochimie</w:t>
            </w:r>
          </w:p>
          <w:p w:rsidR="00AF0078" w:rsidRPr="006D161C" w:rsidRDefault="00AF0078" w:rsidP="00AF0078">
            <w:pPr>
              <w:tabs>
                <w:tab w:val="left" w:pos="1065"/>
              </w:tabs>
              <w:spacing w:after="0" w:line="240" w:lineRule="auto"/>
              <w:rPr>
                <w:lang w:val="en-GB"/>
              </w:rPr>
            </w:pPr>
            <w:r w:rsidRPr="006D161C">
              <w:rPr>
                <w:lang w:val="en-GB"/>
              </w:rPr>
              <w:t>https://moodle.univangers.fr/pluginfile.php/610248/mod_resource/content/1/Culture%20Cellulaire-BIO%20CEL-2015-2016.pdf</w:t>
            </w:r>
          </w:p>
          <w:p w:rsidR="00AF0078" w:rsidRPr="00AA3F3B" w:rsidRDefault="00AF0078" w:rsidP="00AF0078">
            <w:pPr>
              <w:spacing w:after="0" w:line="240" w:lineRule="auto"/>
              <w:rPr>
                <w:lang w:val="en-GB"/>
              </w:rPr>
            </w:pPr>
            <w:r w:rsidRPr="00AA3F3B">
              <w:rPr>
                <w:lang w:val="en-GB"/>
              </w:rPr>
              <w:t xml:space="preserve">                  </w:t>
            </w:r>
          </w:p>
          <w:p w:rsidR="00AF0078" w:rsidRPr="00AF0078" w:rsidRDefault="00AF0078" w:rsidP="00AF0078">
            <w:pPr>
              <w:spacing w:after="0" w:line="240" w:lineRule="auto"/>
            </w:pPr>
            <w:proofErr w:type="spellStart"/>
            <w:proofErr w:type="gramStart"/>
            <w:r w:rsidRPr="00AF0078">
              <w:t>Videos</w:t>
            </w:r>
            <w:proofErr w:type="spellEnd"/>
            <w:r w:rsidRPr="00AF0078">
              <w:t>:</w:t>
            </w:r>
            <w:proofErr w:type="gramEnd"/>
            <w:r w:rsidRPr="00AF0078">
              <w:t xml:space="preserve">   https://youtu.be/ON2e1VsBhJk</w:t>
            </w:r>
          </w:p>
          <w:p w:rsidR="00AF0078" w:rsidRPr="00AF0078" w:rsidRDefault="00AF0078" w:rsidP="00AF0078">
            <w:pPr>
              <w:spacing w:after="0" w:line="240" w:lineRule="auto"/>
            </w:pPr>
            <w:r w:rsidRPr="00AF0078">
              <w:t xml:space="preserve">                 https://youtu.be/nr1tV_LuqJk</w:t>
            </w:r>
          </w:p>
          <w:p w:rsidR="00AF0078" w:rsidRPr="00AF0078" w:rsidRDefault="00AF0078" w:rsidP="00AF0078">
            <w:pPr>
              <w:spacing w:after="0" w:line="240" w:lineRule="auto"/>
            </w:pPr>
            <w:r w:rsidRPr="00AF0078">
              <w:t xml:space="preserve">                 https://youtu.be/9BvTFowr0rI                   </w:t>
            </w:r>
          </w:p>
          <w:p w:rsidR="00AF0078" w:rsidRPr="00AA3F3B" w:rsidRDefault="00AF0078" w:rsidP="00AF0078">
            <w:pPr>
              <w:spacing w:after="0" w:line="240" w:lineRule="auto"/>
            </w:pPr>
            <w:r w:rsidRPr="00AA3F3B">
              <w:t xml:space="preserve">                 https://youtu.be/XfcuRLS7JOY</w:t>
            </w:r>
          </w:p>
          <w:p w:rsidR="00AF0078" w:rsidRPr="00AA3F3B" w:rsidRDefault="00AF0078" w:rsidP="00AF0078">
            <w:pPr>
              <w:spacing w:after="0" w:line="240" w:lineRule="auto"/>
            </w:pPr>
            <w:r>
              <w:t xml:space="preserve">                 </w:t>
            </w:r>
            <w:r w:rsidRPr="00AA3F3B">
              <w:t>Congélation de cellules</w:t>
            </w:r>
            <w:r>
              <w:t xml:space="preserve"> : </w:t>
            </w:r>
            <w:r w:rsidRPr="00AA3F3B">
              <w:t>Bases de la culture cellulaire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AF0078">
        <w:tc>
          <w:tcPr>
            <w:tcW w:w="1242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8044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AF0078" w:rsidRDefault="00AF0078" w:rsidP="00AF0078">
            <w:pPr>
              <w:spacing w:after="0" w:line="240" w:lineRule="auto"/>
            </w:pPr>
            <w:r>
              <w:lastRenderedPageBreak/>
              <w:t>https://snv-courses.univ-setif.dz/</w:t>
            </w:r>
          </w:p>
          <w:p w:rsidR="00AF0078" w:rsidRDefault="00AF0078" w:rsidP="00AF0078">
            <w:pPr>
              <w:spacing w:after="0" w:line="240" w:lineRule="auto"/>
            </w:pPr>
            <w:r w:rsidRPr="00AA3F3B">
              <w:t>https://fr.slideshare.net/nivedhithas4/cell-culture-techniques</w:t>
            </w:r>
          </w:p>
          <w:p w:rsidR="00AF0078" w:rsidRDefault="00AF0078" w:rsidP="00AF0078">
            <w:pPr>
              <w:spacing w:after="0" w:line="240" w:lineRule="auto"/>
            </w:pPr>
            <w:r>
              <w:t>https://youtu.be/ON2e1VsBhJk</w:t>
            </w:r>
          </w:p>
          <w:p w:rsidR="00AF0078" w:rsidRDefault="00AF0078" w:rsidP="00AF0078">
            <w:pPr>
              <w:spacing w:after="0" w:line="240" w:lineRule="auto"/>
              <w:rPr>
                <w:rtl/>
              </w:rPr>
            </w:pPr>
            <w:r w:rsidRPr="00272532">
              <w:t>https://youtu.be/nr1tV_LuqJk</w:t>
            </w:r>
          </w:p>
          <w:p w:rsidR="00AF0078" w:rsidRDefault="00AF0078" w:rsidP="00AF0078">
            <w:pPr>
              <w:spacing w:after="0" w:line="240" w:lineRule="auto"/>
            </w:pPr>
            <w:r>
              <w:t xml:space="preserve"> https://youtu.be/9BvTFowr0rI                   </w:t>
            </w:r>
          </w:p>
          <w:p w:rsidR="00AF0078" w:rsidRDefault="00AF0078" w:rsidP="00AF0078">
            <w:pPr>
              <w:spacing w:after="0" w:line="240" w:lineRule="auto"/>
              <w:rPr>
                <w:rtl/>
              </w:rPr>
            </w:pPr>
            <w:r w:rsidRPr="006D161C">
              <w:t>https://youtu.be/XfcuRLS7JOY</w:t>
            </w:r>
          </w:p>
          <w:p w:rsidR="00AF0078" w:rsidRDefault="00AF0078" w:rsidP="00AF0078">
            <w:pPr>
              <w:spacing w:after="0" w:line="240" w:lineRule="auto"/>
            </w:pPr>
            <w:r w:rsidRPr="001257EC">
              <w:t>https://snv-courses.univ-setif.dz/</w:t>
            </w:r>
          </w:p>
          <w:p w:rsidR="00AF0078" w:rsidRDefault="00AF0078" w:rsidP="00AF0078">
            <w:pPr>
              <w:spacing w:after="0" w:line="240" w:lineRule="auto"/>
            </w:pPr>
            <w:r w:rsidRPr="001257EC">
              <w:t>https://fr.slideshare.net/nivedhithas4/cell-culture-techniques</w:t>
            </w:r>
          </w:p>
          <w:p w:rsidR="00AF0078" w:rsidRDefault="00AF0078" w:rsidP="00AF0078">
            <w:pPr>
              <w:spacing w:after="0" w:line="240" w:lineRule="auto"/>
            </w:pPr>
            <w:r w:rsidRPr="00C933D6">
              <w:t>http://elearning.univ-biskra.dz/moodle2019/course/view.php?id=2269</w:t>
            </w:r>
          </w:p>
          <w:p w:rsidR="00AF0078" w:rsidRDefault="00AF0078" w:rsidP="00AF0078">
            <w:pPr>
              <w:tabs>
                <w:tab w:val="left" w:pos="1065"/>
              </w:tabs>
              <w:spacing w:after="0" w:line="240" w:lineRule="auto"/>
            </w:pPr>
            <w:r w:rsidRPr="00C933D6">
              <w:t>https://sciences.uodiyala.edu.iq/uploads/00%20Abdullah%20New%20website/Lectures/bio</w:t>
            </w:r>
          </w:p>
          <w:p w:rsidR="00AF0078" w:rsidRDefault="00AF0078" w:rsidP="00AF0078">
            <w:pPr>
              <w:tabs>
                <w:tab w:val="left" w:pos="1065"/>
              </w:tabs>
              <w:spacing w:after="0" w:line="240" w:lineRule="auto"/>
            </w:pPr>
            <w:r w:rsidRPr="0034291D">
              <w:t>https://staff.univ-batna2.dz/aouachria_sana/classes/culture-cellulaire-m1-biochimie</w:t>
            </w:r>
          </w:p>
          <w:p w:rsidR="00AF0078" w:rsidRDefault="00AF0078" w:rsidP="00AF0078">
            <w:pPr>
              <w:tabs>
                <w:tab w:val="left" w:pos="1065"/>
              </w:tabs>
              <w:spacing w:after="0" w:line="240" w:lineRule="auto"/>
            </w:pPr>
            <w:r>
              <w:t>https://moodle.univ</w:t>
            </w:r>
            <w:r w:rsidRPr="0034291D">
              <w:t>angers.fr/pluginfile.php/610248/mod_resource/content/1/Culture%20Cellulaire-BIO%20CEL-2015-2016.pdf</w:t>
            </w: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FD2"/>
    <w:rsid w:val="00002033"/>
    <w:rsid w:val="000371C0"/>
    <w:rsid w:val="000874D9"/>
    <w:rsid w:val="000A2139"/>
    <w:rsid w:val="000C19B5"/>
    <w:rsid w:val="000C63FC"/>
    <w:rsid w:val="00121DA8"/>
    <w:rsid w:val="00155865"/>
    <w:rsid w:val="00155901"/>
    <w:rsid w:val="001A338C"/>
    <w:rsid w:val="001B6C15"/>
    <w:rsid w:val="001D1D3B"/>
    <w:rsid w:val="001E12E7"/>
    <w:rsid w:val="001F298C"/>
    <w:rsid w:val="001F340A"/>
    <w:rsid w:val="00236309"/>
    <w:rsid w:val="002666BD"/>
    <w:rsid w:val="00274E22"/>
    <w:rsid w:val="00274ED9"/>
    <w:rsid w:val="00277B9C"/>
    <w:rsid w:val="0029353E"/>
    <w:rsid w:val="002A2A2A"/>
    <w:rsid w:val="002B378B"/>
    <w:rsid w:val="002C67E7"/>
    <w:rsid w:val="002D07C3"/>
    <w:rsid w:val="00321155"/>
    <w:rsid w:val="00323CE6"/>
    <w:rsid w:val="00324ABE"/>
    <w:rsid w:val="00333F0C"/>
    <w:rsid w:val="0034159D"/>
    <w:rsid w:val="00342DBC"/>
    <w:rsid w:val="0036605F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53A72"/>
    <w:rsid w:val="005628B6"/>
    <w:rsid w:val="00595FC4"/>
    <w:rsid w:val="005F6BBF"/>
    <w:rsid w:val="00606FA1"/>
    <w:rsid w:val="0061109B"/>
    <w:rsid w:val="006142FA"/>
    <w:rsid w:val="00653D1C"/>
    <w:rsid w:val="00662DE5"/>
    <w:rsid w:val="006734F2"/>
    <w:rsid w:val="00673AFF"/>
    <w:rsid w:val="0068070C"/>
    <w:rsid w:val="006873D3"/>
    <w:rsid w:val="006B258A"/>
    <w:rsid w:val="006B4A37"/>
    <w:rsid w:val="006D0532"/>
    <w:rsid w:val="006E6096"/>
    <w:rsid w:val="006F2632"/>
    <w:rsid w:val="0071463B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01762"/>
    <w:rsid w:val="00920663"/>
    <w:rsid w:val="00950DB8"/>
    <w:rsid w:val="00961D04"/>
    <w:rsid w:val="0096267E"/>
    <w:rsid w:val="00964296"/>
    <w:rsid w:val="00985243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3415"/>
    <w:rsid w:val="00AB4B9A"/>
    <w:rsid w:val="00AB6A9F"/>
    <w:rsid w:val="00AC718F"/>
    <w:rsid w:val="00AD0449"/>
    <w:rsid w:val="00AD5FD9"/>
    <w:rsid w:val="00AE28C0"/>
    <w:rsid w:val="00AF0078"/>
    <w:rsid w:val="00B109A7"/>
    <w:rsid w:val="00B5547B"/>
    <w:rsid w:val="00BD008E"/>
    <w:rsid w:val="00BD3330"/>
    <w:rsid w:val="00BE6AF2"/>
    <w:rsid w:val="00BE7223"/>
    <w:rsid w:val="00BF1D48"/>
    <w:rsid w:val="00C61DA5"/>
    <w:rsid w:val="00C85F25"/>
    <w:rsid w:val="00CA3F33"/>
    <w:rsid w:val="00CD0552"/>
    <w:rsid w:val="00CF6046"/>
    <w:rsid w:val="00D144DB"/>
    <w:rsid w:val="00D14FFF"/>
    <w:rsid w:val="00D4787E"/>
    <w:rsid w:val="00D75F05"/>
    <w:rsid w:val="00DB1B06"/>
    <w:rsid w:val="00DF4554"/>
    <w:rsid w:val="00DF5D16"/>
    <w:rsid w:val="00E043A8"/>
    <w:rsid w:val="00E04AFD"/>
    <w:rsid w:val="00E27395"/>
    <w:rsid w:val="00E30CE9"/>
    <w:rsid w:val="00E41592"/>
    <w:rsid w:val="00EB5CDD"/>
    <w:rsid w:val="00EE6601"/>
    <w:rsid w:val="00EF486D"/>
    <w:rsid w:val="00F005B7"/>
    <w:rsid w:val="00F00AAE"/>
    <w:rsid w:val="00F16536"/>
    <w:rsid w:val="00F30DB8"/>
    <w:rsid w:val="00F65552"/>
    <w:rsid w:val="00F70E1D"/>
    <w:rsid w:val="00F80FD2"/>
    <w:rsid w:val="00F83870"/>
    <w:rsid w:val="00F90627"/>
    <w:rsid w:val="00FA1F1C"/>
    <w:rsid w:val="00FB23F5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56D725-C026-4BA6-B1EA-96F094A2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EEE5A2-65A4-4ECF-BE5B-62DC9055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197</TotalTime>
  <Pages>4</Pages>
  <Words>839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GASMI</cp:lastModifiedBy>
  <cp:revision>13</cp:revision>
  <cp:lastPrinted>2023-02-19T12:06:00Z</cp:lastPrinted>
  <dcterms:created xsi:type="dcterms:W3CDTF">2023-12-10T12:35:00Z</dcterms:created>
  <dcterms:modified xsi:type="dcterms:W3CDTF">2023-12-21T14:12:00Z</dcterms:modified>
</cp:coreProperties>
</file>